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145" w:rsidRDefault="00782145" w:rsidP="00207F58">
      <w:pPr>
        <w:spacing w:after="274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863330" cy="6448211"/>
            <wp:effectExtent l="19050" t="0" r="0" b="0"/>
            <wp:docPr id="1" name="Рисунок 1" descr="E:\Скан. прогр\муз.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. прогр\муз.3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6448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145" w:rsidRDefault="00782145" w:rsidP="00207F58">
      <w:pPr>
        <w:spacing w:after="274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07F58" w:rsidRPr="00207F58" w:rsidRDefault="00207F58" w:rsidP="00207F58">
      <w:pPr>
        <w:spacing w:after="274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07F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Пояснительная записка.</w:t>
      </w:r>
    </w:p>
    <w:p w:rsidR="00207F58" w:rsidRPr="00207F58" w:rsidRDefault="00207F58" w:rsidP="00207F58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F58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музыке в 4 классе составлена   на основе программы по предмету «Музыка 1 – 4 классы» для общеобразовательных учреждений авторы: Е.Д. Критская, Г.П. Сергеева, Т.С. </w:t>
      </w:r>
      <w:proofErr w:type="spellStart"/>
      <w:r w:rsidRPr="00207F58">
        <w:rPr>
          <w:rFonts w:ascii="Times New Roman" w:eastAsia="Calibri" w:hAnsi="Times New Roman" w:cs="Times New Roman"/>
          <w:sz w:val="24"/>
          <w:szCs w:val="24"/>
        </w:rPr>
        <w:t>Шмагина</w:t>
      </w:r>
      <w:proofErr w:type="spellEnd"/>
      <w:r w:rsidRPr="00207F58">
        <w:rPr>
          <w:rFonts w:ascii="Times New Roman" w:eastAsia="Calibri" w:hAnsi="Times New Roman" w:cs="Times New Roman"/>
          <w:sz w:val="24"/>
          <w:szCs w:val="24"/>
        </w:rPr>
        <w:t xml:space="preserve">, М.: Просвещение, 2011г. к учебнику </w:t>
      </w:r>
      <w:r w:rsidRPr="00207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Критской Е.Д., Сергеевой Г.П., </w:t>
      </w:r>
      <w:proofErr w:type="spellStart"/>
      <w:r w:rsidRPr="00207F58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Шмагиной</w:t>
      </w:r>
      <w:proofErr w:type="spellEnd"/>
      <w:r w:rsidRPr="00207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Т.С. «Музыка.3 класс»: М., Просвещение, 2012.</w:t>
      </w:r>
    </w:p>
    <w:p w:rsidR="00207F58" w:rsidRPr="00207F58" w:rsidRDefault="00207F58" w:rsidP="00207F58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07F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предмета</w:t>
      </w:r>
    </w:p>
    <w:bookmarkEnd w:id="0"/>
    <w:p w:rsidR="00207F58" w:rsidRPr="00207F58" w:rsidRDefault="00207F58" w:rsidP="00207F58">
      <w:pPr>
        <w:shd w:val="clear" w:color="auto" w:fill="FFFFFF"/>
        <w:spacing w:after="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</w:t>
      </w:r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07F58" w:rsidRPr="00207F58" w:rsidRDefault="00207F58" w:rsidP="00207F58">
      <w:pPr>
        <w:shd w:val="clear" w:color="auto" w:fill="FFFFFF"/>
        <w:spacing w:after="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· чувство гордости за свою Родину, российский народ и историю России, осознание своей этнической и национальной принадлежности</w:t>
      </w:r>
    </w:p>
    <w:p w:rsidR="00207F58" w:rsidRPr="00207F58" w:rsidRDefault="00207F58" w:rsidP="00207F58">
      <w:pPr>
        <w:shd w:val="clear" w:color="auto" w:fill="FFFFFF"/>
        <w:spacing w:after="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· целостный, социально ориентированный взгляд на мир в его органичном единстве и разнообразии природы, культур, народов и религий</w:t>
      </w:r>
    </w:p>
    <w:p w:rsidR="00207F58" w:rsidRPr="00207F58" w:rsidRDefault="00207F58" w:rsidP="00207F58">
      <w:pPr>
        <w:shd w:val="clear" w:color="auto" w:fill="FFFFFF"/>
        <w:spacing w:after="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· уважительное отношение к культуре других народов:</w:t>
      </w:r>
    </w:p>
    <w:p w:rsidR="00207F58" w:rsidRPr="00207F58" w:rsidRDefault="00207F58" w:rsidP="00207F58">
      <w:pPr>
        <w:shd w:val="clear" w:color="auto" w:fill="FFFFFF"/>
        <w:spacing w:after="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· эстетические потребности, ценности  и чувства</w:t>
      </w:r>
    </w:p>
    <w:p w:rsidR="00207F58" w:rsidRPr="00207F58" w:rsidRDefault="00207F58" w:rsidP="00207F58">
      <w:pPr>
        <w:shd w:val="clear" w:color="auto" w:fill="FFFFFF"/>
        <w:spacing w:after="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· развиты мотивы учебной деятельности и сформирован личностный смысл учения; навыки сотрудничества с учителем и сверстниками.</w:t>
      </w:r>
    </w:p>
    <w:p w:rsidR="00207F58" w:rsidRPr="00207F58" w:rsidRDefault="00207F58" w:rsidP="00207F58">
      <w:pPr>
        <w:shd w:val="clear" w:color="auto" w:fill="FFFFFF"/>
        <w:spacing w:after="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· развиты этические чувства доброжелательности и эмоционально-нравственной отзывчивости, понимания и сопереживания чувствам других людей.</w:t>
      </w:r>
    </w:p>
    <w:p w:rsidR="00207F58" w:rsidRPr="00207F58" w:rsidRDefault="00207F58" w:rsidP="00207F58">
      <w:pPr>
        <w:shd w:val="clear" w:color="auto" w:fill="FFFFFF"/>
        <w:spacing w:after="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07F5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207F5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</w:p>
    <w:p w:rsidR="00207F58" w:rsidRPr="00207F58" w:rsidRDefault="00207F58" w:rsidP="00207F58">
      <w:pPr>
        <w:shd w:val="clear" w:color="auto" w:fill="FFFFFF"/>
        <w:spacing w:after="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· способность принимать и сохранять цели и задачи учебной деятельности, поиска средств ее осуществления.</w:t>
      </w:r>
    </w:p>
    <w:p w:rsidR="00207F58" w:rsidRPr="00207F58" w:rsidRDefault="00207F58" w:rsidP="00207F58">
      <w:pPr>
        <w:shd w:val="clear" w:color="auto" w:fill="FFFFFF"/>
        <w:spacing w:after="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· умение планировать, контролировать и оценивать учебные действия в соответствии с поставленной задачей и условием ее реализации; определять наиболее эффективные способы достижения результата.</w:t>
      </w:r>
    </w:p>
    <w:p w:rsidR="00207F58" w:rsidRPr="00207F58" w:rsidRDefault="00207F58" w:rsidP="00207F58">
      <w:pPr>
        <w:shd w:val="clear" w:color="auto" w:fill="FFFFFF"/>
        <w:spacing w:after="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· освоены начальные формы познавательной и личностной рефлексии.</w:t>
      </w:r>
    </w:p>
    <w:p w:rsidR="00207F58" w:rsidRPr="00207F58" w:rsidRDefault="00207F58" w:rsidP="00207F58">
      <w:pPr>
        <w:shd w:val="clear" w:color="auto" w:fill="FFFFFF"/>
        <w:spacing w:after="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· 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  в устной и письменной формах.</w:t>
      </w:r>
      <w:proofErr w:type="gramEnd"/>
    </w:p>
    <w:p w:rsidR="00207F58" w:rsidRPr="00207F58" w:rsidRDefault="00207F58" w:rsidP="00207F58">
      <w:pPr>
        <w:shd w:val="clear" w:color="auto" w:fill="FFFFFF"/>
        <w:spacing w:after="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· овладение логическими действиями сравнения, анализа, синтеза, обобщения, установления аналогий</w:t>
      </w:r>
    </w:p>
    <w:p w:rsidR="00207F58" w:rsidRPr="00207F58" w:rsidRDefault="00207F58" w:rsidP="00207F58">
      <w:pPr>
        <w:shd w:val="clear" w:color="auto" w:fill="FFFFFF"/>
        <w:spacing w:after="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· умение осуществлять информационную, познавательную и практическую деятельность с использованием различных средств информации и коммуникации</w:t>
      </w:r>
    </w:p>
    <w:p w:rsidR="00207F58" w:rsidRPr="00207F58" w:rsidRDefault="00207F58" w:rsidP="00207F58">
      <w:pPr>
        <w:shd w:val="clear" w:color="auto" w:fill="FFFFFF"/>
        <w:spacing w:after="0" w:line="240" w:lineRule="auto"/>
        <w:ind w:left="567" w:right="567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Предметные результаты</w:t>
      </w:r>
    </w:p>
    <w:p w:rsidR="00207F58" w:rsidRPr="00207F58" w:rsidRDefault="00207F58" w:rsidP="00207F58">
      <w:pPr>
        <w:shd w:val="clear" w:color="auto" w:fill="FFFFFF"/>
        <w:spacing w:after="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 результате изучения музыки на ступени начального общего образования у </w:t>
      </w:r>
      <w:proofErr w:type="gramStart"/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будут сформированы:</w:t>
      </w:r>
    </w:p>
    <w:p w:rsidR="00207F58" w:rsidRPr="00207F58" w:rsidRDefault="00207F58" w:rsidP="00207F58">
      <w:pPr>
        <w:numPr>
          <w:ilvl w:val="0"/>
          <w:numId w:val="1"/>
        </w:numPr>
        <w:shd w:val="clear" w:color="auto" w:fill="FFFFFF"/>
        <w:spacing w:before="100" w:beforeAutospacing="1" w:after="12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основы музыкальной культуры через эмоциональное активное восприятие, развитый художественный вкус, интерес к музыкальному искусству и музыкальной деятельности;</w:t>
      </w:r>
    </w:p>
    <w:p w:rsidR="00207F58" w:rsidRPr="00207F58" w:rsidRDefault="00207F58" w:rsidP="00207F58">
      <w:pPr>
        <w:numPr>
          <w:ilvl w:val="0"/>
          <w:numId w:val="1"/>
        </w:numPr>
        <w:shd w:val="clear" w:color="auto" w:fill="FFFFFF"/>
        <w:spacing w:before="100" w:beforeAutospacing="1" w:after="12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воспитаны нравственные и эстетические чувства: любовь к Родине, гордость за достижения отечественного и мирового музыкального искусства, уважение к истории и духовным традициям России, музыкальной культуре её народов;</w:t>
      </w:r>
    </w:p>
    <w:p w:rsidR="00207F58" w:rsidRPr="00207F58" w:rsidRDefault="00207F58" w:rsidP="00207F58">
      <w:pPr>
        <w:numPr>
          <w:ilvl w:val="0"/>
          <w:numId w:val="1"/>
        </w:numPr>
        <w:shd w:val="clear" w:color="auto" w:fill="FFFFFF"/>
        <w:spacing w:before="100" w:beforeAutospacing="1" w:after="12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начнут развиваться образное и ассоциативное мышление и воображение, музыкальная память и слух, певческий голос, учебно-творческие способности в различных видах музыкальной деятельности.</w:t>
      </w:r>
    </w:p>
    <w:p w:rsidR="00207F58" w:rsidRPr="00207F58" w:rsidRDefault="00207F58" w:rsidP="00207F58">
      <w:pPr>
        <w:shd w:val="clear" w:color="auto" w:fill="FFFFFF"/>
        <w:spacing w:after="0" w:line="240" w:lineRule="auto"/>
        <w:ind w:left="567" w:right="567"/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  <w:t>Обучающиеся научатся:</w:t>
      </w:r>
    </w:p>
    <w:p w:rsidR="00207F58" w:rsidRPr="00207F58" w:rsidRDefault="00207F58" w:rsidP="00207F58">
      <w:pPr>
        <w:numPr>
          <w:ilvl w:val="0"/>
          <w:numId w:val="2"/>
        </w:numPr>
        <w:shd w:val="clear" w:color="auto" w:fill="FFFFFF"/>
        <w:spacing w:before="100" w:beforeAutospacing="1" w:after="12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воспринимать музыку и размышлять о ней, открыто и эмоционально </w:t>
      </w:r>
      <w:proofErr w:type="gramStart"/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выражать</w:t>
      </w:r>
      <w:proofErr w:type="gramEnd"/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своё отношение к искусству, проявлять эстетические и художественные предпочтения, позитивную самооценку, самоуважение, жизненный оптимизм;</w:t>
      </w:r>
    </w:p>
    <w:p w:rsidR="00207F58" w:rsidRPr="00207F58" w:rsidRDefault="00207F58" w:rsidP="00207F58">
      <w:pPr>
        <w:numPr>
          <w:ilvl w:val="0"/>
          <w:numId w:val="2"/>
        </w:numPr>
        <w:shd w:val="clear" w:color="auto" w:fill="FFFFFF"/>
        <w:spacing w:before="100" w:beforeAutospacing="1" w:after="12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воплощать музыкальные образы при создании театрализованных и музыкально-пластических композиций, разучивании и исполнении вокально-хоровых произведений, игре на элементарных детских музыкальных инструментах;</w:t>
      </w:r>
    </w:p>
    <w:p w:rsidR="00207F58" w:rsidRPr="00207F58" w:rsidRDefault="00207F58" w:rsidP="00207F58">
      <w:pPr>
        <w:numPr>
          <w:ilvl w:val="0"/>
          <w:numId w:val="2"/>
        </w:numPr>
        <w:shd w:val="clear" w:color="auto" w:fill="FFFFFF"/>
        <w:spacing w:before="100" w:beforeAutospacing="1" w:after="12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взрослыми;</w:t>
      </w:r>
    </w:p>
    <w:p w:rsidR="00207F58" w:rsidRPr="00207F58" w:rsidRDefault="00207F58" w:rsidP="00207F58">
      <w:pPr>
        <w:numPr>
          <w:ilvl w:val="0"/>
          <w:numId w:val="2"/>
        </w:numPr>
        <w:shd w:val="clear" w:color="auto" w:fill="FFFFFF"/>
        <w:spacing w:before="100" w:beforeAutospacing="1" w:after="12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реализовать собственный творческий потенциал, применяя музыкальные знания и представления о музыкальном искусстве для выполнения учебных и художественн</w:t>
      </w:r>
      <w:proofErr w:type="gramStart"/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практических задач;</w:t>
      </w:r>
    </w:p>
    <w:p w:rsidR="00207F58" w:rsidRPr="00207F58" w:rsidRDefault="00207F58" w:rsidP="00207F58">
      <w:pPr>
        <w:numPr>
          <w:ilvl w:val="0"/>
          <w:numId w:val="2"/>
        </w:numPr>
        <w:shd w:val="clear" w:color="auto" w:fill="FFFFFF"/>
        <w:spacing w:before="100" w:beforeAutospacing="1" w:after="12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понимать роль музыки в жизни человека, применять полученные знания и приобретённый опыт творческой деятельности при организации содержательного культурного досуга во внеурочной и внешкольной деятельности.</w:t>
      </w:r>
    </w:p>
    <w:p w:rsidR="00207F58" w:rsidRPr="00207F58" w:rsidRDefault="00207F58" w:rsidP="00207F58">
      <w:pPr>
        <w:shd w:val="clear" w:color="auto" w:fill="FFFFFF"/>
        <w:spacing w:after="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Музыка в жизни человека</w:t>
      </w:r>
    </w:p>
    <w:p w:rsidR="00207F58" w:rsidRPr="00207F58" w:rsidRDefault="00207F58" w:rsidP="00207F58">
      <w:pPr>
        <w:shd w:val="clear" w:color="auto" w:fill="FFFFFF"/>
        <w:spacing w:after="0" w:line="240" w:lineRule="auto"/>
        <w:ind w:left="567" w:right="567"/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  <w:t>Выпускник научится:</w:t>
      </w:r>
    </w:p>
    <w:p w:rsidR="00207F58" w:rsidRPr="00207F58" w:rsidRDefault="00207F58" w:rsidP="00207F58">
      <w:pPr>
        <w:numPr>
          <w:ilvl w:val="0"/>
          <w:numId w:val="3"/>
        </w:numPr>
        <w:shd w:val="clear" w:color="auto" w:fill="FFFFFF"/>
        <w:spacing w:before="100" w:beforeAutospacing="1" w:after="12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воспринимать музыку различных жанров, размышлять о музыкальных произведениях как способе выражения чувств и мыслей человека, эмоционально, эстетически откликаться на искусство, выражая своё отношение к нему в различных видах музыкально-творческой деятельности;</w:t>
      </w:r>
    </w:p>
    <w:p w:rsidR="00207F58" w:rsidRPr="00207F58" w:rsidRDefault="00207F58" w:rsidP="00207F58">
      <w:pPr>
        <w:numPr>
          <w:ilvl w:val="0"/>
          <w:numId w:val="3"/>
        </w:numPr>
        <w:shd w:val="clear" w:color="auto" w:fill="FFFFFF"/>
        <w:spacing w:before="100" w:beforeAutospacing="1" w:after="12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ориентироваться в музыкально-поэтическом творчестве, в многообразии музыкального фольклора России, в том числе родного края, сопоставлять различные образцы народной</w:t>
      </w:r>
    </w:p>
    <w:p w:rsidR="00207F58" w:rsidRPr="00207F58" w:rsidRDefault="00207F58" w:rsidP="00207F58">
      <w:pPr>
        <w:numPr>
          <w:ilvl w:val="0"/>
          <w:numId w:val="3"/>
        </w:numPr>
        <w:shd w:val="clear" w:color="auto" w:fill="FFFFFF"/>
        <w:spacing w:before="100" w:beforeAutospacing="1" w:after="12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и профессиональной музыки, ценить отечественные народные музыкальные традиции;</w:t>
      </w:r>
    </w:p>
    <w:p w:rsidR="00207F58" w:rsidRPr="00207F58" w:rsidRDefault="00207F58" w:rsidP="00207F58">
      <w:pPr>
        <w:numPr>
          <w:ilvl w:val="0"/>
          <w:numId w:val="3"/>
        </w:numPr>
        <w:shd w:val="clear" w:color="auto" w:fill="FFFFFF"/>
        <w:spacing w:before="100" w:beforeAutospacing="1" w:after="12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воплощать художественно-образное содержание и интонационно-мелодические особенности профессионального и народного творчества (в пении, слове, движении, играх, действах и др.).</w:t>
      </w:r>
    </w:p>
    <w:p w:rsidR="00207F58" w:rsidRPr="00207F58" w:rsidRDefault="00207F58" w:rsidP="00207F58">
      <w:pPr>
        <w:shd w:val="clear" w:color="auto" w:fill="FFFFFF"/>
        <w:spacing w:after="0" w:line="240" w:lineRule="auto"/>
        <w:ind w:left="567" w:right="567"/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207F58" w:rsidRPr="00207F58" w:rsidRDefault="00207F58" w:rsidP="00207F58">
      <w:pPr>
        <w:numPr>
          <w:ilvl w:val="0"/>
          <w:numId w:val="4"/>
        </w:numPr>
        <w:shd w:val="clear" w:color="auto" w:fill="FFFFFF"/>
        <w:spacing w:before="100" w:beforeAutospacing="1" w:after="12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реализовывать творческий потенциал, осуществляя собственные музыкально-исполнительские замыслы в различных видах деятельности;</w:t>
      </w:r>
    </w:p>
    <w:p w:rsidR="00207F58" w:rsidRPr="00207F58" w:rsidRDefault="00207F58" w:rsidP="00207F58">
      <w:pPr>
        <w:numPr>
          <w:ilvl w:val="0"/>
          <w:numId w:val="4"/>
        </w:numPr>
        <w:shd w:val="clear" w:color="auto" w:fill="FFFFFF"/>
        <w:spacing w:before="100" w:beforeAutospacing="1" w:after="12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организовывать культурный досуг, самостоятельную музыкально-творческую деятельность, музицировать и использовать ИКТ в музыкальных играх.</w:t>
      </w:r>
    </w:p>
    <w:p w:rsidR="00207F58" w:rsidRPr="00207F58" w:rsidRDefault="00207F58" w:rsidP="00207F58">
      <w:pPr>
        <w:shd w:val="clear" w:color="auto" w:fill="FFFFFF"/>
        <w:spacing w:after="0" w:line="240" w:lineRule="auto"/>
        <w:ind w:left="567" w:right="567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Основные закономерности музыкального искусства</w:t>
      </w:r>
    </w:p>
    <w:p w:rsidR="00207F58" w:rsidRPr="00207F58" w:rsidRDefault="00207F58" w:rsidP="00207F58">
      <w:pPr>
        <w:shd w:val="clear" w:color="auto" w:fill="FFFFFF"/>
        <w:spacing w:after="0" w:line="240" w:lineRule="auto"/>
        <w:ind w:left="567" w:right="567"/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  <w:t>Выпускник научится:</w:t>
      </w:r>
    </w:p>
    <w:p w:rsidR="00207F58" w:rsidRPr="00207F58" w:rsidRDefault="00207F58" w:rsidP="00207F58">
      <w:pPr>
        <w:numPr>
          <w:ilvl w:val="0"/>
          <w:numId w:val="5"/>
        </w:numPr>
        <w:shd w:val="clear" w:color="auto" w:fill="FFFFFF"/>
        <w:spacing w:before="100" w:beforeAutospacing="1" w:after="12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 на основе полученных знаний;</w:t>
      </w:r>
    </w:p>
    <w:p w:rsidR="00207F58" w:rsidRPr="00207F58" w:rsidRDefault="00207F58" w:rsidP="00207F58">
      <w:pPr>
        <w:numPr>
          <w:ilvl w:val="0"/>
          <w:numId w:val="5"/>
        </w:numPr>
        <w:shd w:val="clear" w:color="auto" w:fill="FFFFFF"/>
        <w:spacing w:before="100" w:beforeAutospacing="1" w:after="12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наблюдать за процессом и результатом музыкального развития на основе сходства и различий интонаций, тем, образов и распознавать художественный смысл различных форм</w:t>
      </w:r>
    </w:p>
    <w:p w:rsidR="00207F58" w:rsidRPr="00207F58" w:rsidRDefault="00207F58" w:rsidP="00207F58">
      <w:pPr>
        <w:numPr>
          <w:ilvl w:val="0"/>
          <w:numId w:val="5"/>
        </w:numPr>
        <w:shd w:val="clear" w:color="auto" w:fill="FFFFFF"/>
        <w:spacing w:before="100" w:beforeAutospacing="1" w:after="12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построения музыки;</w:t>
      </w:r>
    </w:p>
    <w:p w:rsidR="00207F58" w:rsidRPr="00207F58" w:rsidRDefault="00207F58" w:rsidP="00207F58">
      <w:pPr>
        <w:numPr>
          <w:ilvl w:val="0"/>
          <w:numId w:val="5"/>
        </w:numPr>
        <w:shd w:val="clear" w:color="auto" w:fill="FFFFFF"/>
        <w:spacing w:before="100" w:beforeAutospacing="1" w:after="12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образов.</w:t>
      </w:r>
    </w:p>
    <w:p w:rsidR="00207F58" w:rsidRPr="00207F58" w:rsidRDefault="00207F58" w:rsidP="00207F58">
      <w:pPr>
        <w:shd w:val="clear" w:color="auto" w:fill="FFFFFF"/>
        <w:spacing w:after="0" w:line="240" w:lineRule="auto"/>
        <w:ind w:left="567" w:right="567"/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207F58" w:rsidRPr="00207F58" w:rsidRDefault="00207F58" w:rsidP="00207F58">
      <w:pPr>
        <w:numPr>
          <w:ilvl w:val="0"/>
          <w:numId w:val="6"/>
        </w:numPr>
        <w:shd w:val="clear" w:color="auto" w:fill="FFFFFF"/>
        <w:spacing w:before="100" w:beforeAutospacing="1" w:after="12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реализовывать собственные творческие замыслы в различных видах музыкальной деятельности (в пении и интерпретации музыки, игре на детских элементарных музыкальных инструментах, музыкально-пластическом движении и импровизации);</w:t>
      </w:r>
    </w:p>
    <w:p w:rsidR="00207F58" w:rsidRPr="00207F58" w:rsidRDefault="00207F58" w:rsidP="00207F58">
      <w:pPr>
        <w:numPr>
          <w:ilvl w:val="0"/>
          <w:numId w:val="6"/>
        </w:numPr>
        <w:shd w:val="clear" w:color="auto" w:fill="FFFFFF"/>
        <w:spacing w:before="100" w:beforeAutospacing="1" w:after="12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систему графических знаков для ориентации в нотном письме при пении простейших мелодий;</w:t>
      </w:r>
    </w:p>
    <w:p w:rsidR="00207F58" w:rsidRPr="00207F58" w:rsidRDefault="00207F58" w:rsidP="00207F58">
      <w:pPr>
        <w:numPr>
          <w:ilvl w:val="0"/>
          <w:numId w:val="6"/>
        </w:numPr>
        <w:shd w:val="clear" w:color="auto" w:fill="FFFFFF"/>
        <w:spacing w:before="100" w:beforeAutospacing="1" w:after="12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образов.</w:t>
      </w:r>
    </w:p>
    <w:p w:rsidR="00207F58" w:rsidRPr="00207F58" w:rsidRDefault="00207F58" w:rsidP="00207F58">
      <w:pPr>
        <w:shd w:val="clear" w:color="auto" w:fill="FFFFFF"/>
        <w:spacing w:after="0" w:line="240" w:lineRule="auto"/>
        <w:ind w:left="567" w:right="567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Музыкальная картина мира</w:t>
      </w:r>
    </w:p>
    <w:p w:rsidR="00207F58" w:rsidRPr="00207F58" w:rsidRDefault="00207F58" w:rsidP="00207F58">
      <w:pPr>
        <w:shd w:val="clear" w:color="auto" w:fill="FFFFFF"/>
        <w:spacing w:after="0" w:line="240" w:lineRule="auto"/>
        <w:ind w:left="567" w:right="567"/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Выпускник научится:</w:t>
      </w:r>
    </w:p>
    <w:p w:rsidR="00207F58" w:rsidRPr="00207F58" w:rsidRDefault="00207F58" w:rsidP="00207F58">
      <w:pPr>
        <w:numPr>
          <w:ilvl w:val="0"/>
          <w:numId w:val="7"/>
        </w:numPr>
        <w:shd w:val="clear" w:color="auto" w:fill="FFFFFF"/>
        <w:spacing w:before="100" w:beforeAutospacing="1" w:after="12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исполнять музыкальные произведения разных форм и жанров (пение, драматизация, музыкально-пластическое движение, инструментальное </w:t>
      </w:r>
      <w:proofErr w:type="spellStart"/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музицирование</w:t>
      </w:r>
      <w:proofErr w:type="spellEnd"/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импровизация и др.);</w:t>
      </w:r>
    </w:p>
    <w:p w:rsidR="00207F58" w:rsidRPr="00207F58" w:rsidRDefault="00207F58" w:rsidP="00207F58">
      <w:pPr>
        <w:numPr>
          <w:ilvl w:val="0"/>
          <w:numId w:val="7"/>
        </w:numPr>
        <w:shd w:val="clear" w:color="auto" w:fill="FFFFFF"/>
        <w:spacing w:before="100" w:beforeAutospacing="1" w:after="12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определять виды музыки, сопоставлять музыкальные образы в звучании различных музыкальных инструментов, в том числе и современных электронных;</w:t>
      </w:r>
    </w:p>
    <w:p w:rsidR="00207F58" w:rsidRPr="00207F58" w:rsidRDefault="00207F58" w:rsidP="00207F58">
      <w:pPr>
        <w:numPr>
          <w:ilvl w:val="0"/>
          <w:numId w:val="7"/>
        </w:numPr>
        <w:shd w:val="clear" w:color="auto" w:fill="FFFFFF"/>
        <w:spacing w:before="100" w:beforeAutospacing="1" w:after="12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оценивать и соотносить содержание и музыкальный язык народного и профессионального музыкального творчества разных стран мира.</w:t>
      </w:r>
    </w:p>
    <w:p w:rsidR="00207F58" w:rsidRPr="00207F58" w:rsidRDefault="00207F58" w:rsidP="00207F58">
      <w:pPr>
        <w:shd w:val="clear" w:color="auto" w:fill="FFFFFF"/>
        <w:spacing w:after="0" w:line="240" w:lineRule="auto"/>
        <w:ind w:left="567" w:right="567"/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207F58" w:rsidRPr="00207F58" w:rsidRDefault="00207F58" w:rsidP="00207F58">
      <w:pPr>
        <w:numPr>
          <w:ilvl w:val="0"/>
          <w:numId w:val="8"/>
        </w:numPr>
        <w:shd w:val="clear" w:color="auto" w:fill="FFFFFF"/>
        <w:spacing w:before="100" w:beforeAutospacing="1" w:after="12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207F58" w:rsidRPr="00207F58" w:rsidRDefault="00207F58" w:rsidP="00207F58">
      <w:pPr>
        <w:numPr>
          <w:ilvl w:val="0"/>
          <w:numId w:val="8"/>
        </w:numPr>
        <w:shd w:val="clear" w:color="auto" w:fill="FFFFFF"/>
        <w:spacing w:before="100" w:beforeAutospacing="1" w:after="120" w:line="240" w:lineRule="auto"/>
        <w:ind w:left="567" w:right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оказывать помощь в организации и проведении школьных культурно-массовых мероприятий, представлять широкой публике результаты собственной музыкально-творческой деятельности (пение, инструментальное </w:t>
      </w:r>
      <w:proofErr w:type="spellStart"/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музицирование</w:t>
      </w:r>
      <w:proofErr w:type="spellEnd"/>
      <w:r w:rsidRPr="00207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драматизация и др.), собирать музыкальные коллекции (фонотека, видеотека).</w:t>
      </w:r>
    </w:p>
    <w:p w:rsidR="00207F58" w:rsidRPr="00207F58" w:rsidRDefault="00207F58" w:rsidP="00207F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7F58">
        <w:rPr>
          <w:rFonts w:ascii="Times New Roman" w:hAnsi="Times New Roman" w:cs="Times New Roman"/>
          <w:b/>
          <w:sz w:val="24"/>
          <w:szCs w:val="24"/>
        </w:rPr>
        <w:t xml:space="preserve">Содержание  программного материала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  <w:r w:rsidRPr="00207F58">
        <w:rPr>
          <w:rFonts w:ascii="Times New Roman" w:hAnsi="Times New Roman" w:cs="Times New Roman"/>
          <w:sz w:val="24"/>
          <w:szCs w:val="24"/>
        </w:rPr>
        <w:t xml:space="preserve">I  четверть   (9 часов)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07F58">
        <w:rPr>
          <w:rFonts w:ascii="Times New Roman" w:hAnsi="Times New Roman" w:cs="Times New Roman"/>
          <w:b/>
          <w:sz w:val="24"/>
          <w:szCs w:val="24"/>
        </w:rPr>
        <w:t xml:space="preserve">Раздел 1: «Россия – Родина моя» (5 ч.)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  <w:r w:rsidRPr="00207F58">
        <w:rPr>
          <w:rFonts w:ascii="Times New Roman" w:hAnsi="Times New Roman" w:cs="Times New Roman"/>
          <w:sz w:val="24"/>
          <w:szCs w:val="24"/>
        </w:rPr>
        <w:t xml:space="preserve">        Урок 1. Мелодия  - душа музыки. Рождение музыки как естественное проявление человеческого состояния. Интонационно-образная природа музыкального искусства. Интонация как внутреннее озвученное состояние, выражение эмоций и отражение мыслей. Основные средства музыкальной выразительности (мелодия). </w:t>
      </w:r>
      <w:proofErr w:type="spellStart"/>
      <w:r w:rsidRPr="00207F58">
        <w:rPr>
          <w:rFonts w:ascii="Times New Roman" w:hAnsi="Times New Roman" w:cs="Times New Roman"/>
          <w:sz w:val="24"/>
          <w:szCs w:val="24"/>
        </w:rPr>
        <w:t>Песенность</w:t>
      </w:r>
      <w:proofErr w:type="spellEnd"/>
      <w:r w:rsidRPr="00207F58">
        <w:rPr>
          <w:rFonts w:ascii="Times New Roman" w:hAnsi="Times New Roman" w:cs="Times New Roman"/>
          <w:sz w:val="24"/>
          <w:szCs w:val="24"/>
        </w:rPr>
        <w:t xml:space="preserve">, как отличительная черта русской музыки. Углубляется понимание мелодии как основы музыки – ее души.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  <w:r w:rsidRPr="00207F58">
        <w:rPr>
          <w:rFonts w:ascii="Times New Roman" w:hAnsi="Times New Roman" w:cs="Times New Roman"/>
          <w:sz w:val="24"/>
          <w:szCs w:val="24"/>
        </w:rPr>
        <w:t xml:space="preserve">Урок 2. Природа и музыка (романс). Звучащие картины. Выразительность и изобразительность в музыке. Различные виды музыки: вокальная, инструментальная. Основные средства музыкальной выразительности (мелодия, аккомпанемент). Романс. Лирические образы в романсах и картинах русских композиторов и художников. 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  <w:r w:rsidRPr="00207F58">
        <w:rPr>
          <w:rFonts w:ascii="Times New Roman" w:hAnsi="Times New Roman" w:cs="Times New Roman"/>
          <w:sz w:val="24"/>
          <w:szCs w:val="24"/>
        </w:rPr>
        <w:lastRenderedPageBreak/>
        <w:t xml:space="preserve">        Урок 3.. «Виват, Россия!» (кант). «Наша слава – русская держава». Знакомство учащихся с жанром канта. Народные музыкальные традиции Отечества. Интонации музыкальные и речевые. Сходство и различие. </w:t>
      </w:r>
      <w:proofErr w:type="spellStart"/>
      <w:r w:rsidRPr="00207F58">
        <w:rPr>
          <w:rFonts w:ascii="Times New Roman" w:hAnsi="Times New Roman" w:cs="Times New Roman"/>
          <w:sz w:val="24"/>
          <w:szCs w:val="24"/>
        </w:rPr>
        <w:t>Песенность</w:t>
      </w:r>
      <w:proofErr w:type="spellEnd"/>
      <w:r w:rsidRPr="00207F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07F58">
        <w:rPr>
          <w:rFonts w:ascii="Times New Roman" w:hAnsi="Times New Roman" w:cs="Times New Roman"/>
          <w:sz w:val="24"/>
          <w:szCs w:val="24"/>
        </w:rPr>
        <w:t>маршевость</w:t>
      </w:r>
      <w:proofErr w:type="spellEnd"/>
      <w:r w:rsidRPr="00207F58">
        <w:rPr>
          <w:rFonts w:ascii="Times New Roman" w:hAnsi="Times New Roman" w:cs="Times New Roman"/>
          <w:sz w:val="24"/>
          <w:szCs w:val="24"/>
        </w:rPr>
        <w:t xml:space="preserve">. Солдатская песня. Патриотическая тема в русских народных песнях. Образы защитников Отечества в различных жанрах музыки.          Урок 4. Кантата «Александр Невский». Обобщенное представление исторического прошлого в музыкальных образах. Народная и профессиональная музыка. Кантата С.С.Прокофьева «Александр Невский». Образы защитников Отечества в различных жанрах музыки. 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  <w:r w:rsidRPr="00207F58">
        <w:rPr>
          <w:rFonts w:ascii="Times New Roman" w:hAnsi="Times New Roman" w:cs="Times New Roman"/>
          <w:sz w:val="24"/>
          <w:szCs w:val="24"/>
        </w:rPr>
        <w:t xml:space="preserve">        Урок 5. Опера «Иван Сусанин». Обобщенное представление исторического прошлого в музыкальных образах. Сочинения отечественных композиторов о Родине. Интонация как внутреннее озвученное состояние, выражение эмоций и отражение мыслей. Образ защитника Отечества в опере М.И.Глинки «Иван Сусанин».  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7F58" w:rsidRPr="00207F58" w:rsidRDefault="00207F58" w:rsidP="00207F5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07F58">
        <w:rPr>
          <w:rFonts w:ascii="Times New Roman" w:hAnsi="Times New Roman" w:cs="Times New Roman"/>
          <w:b/>
          <w:sz w:val="24"/>
          <w:szCs w:val="24"/>
        </w:rPr>
        <w:t xml:space="preserve">Раздел 2: «День, полный событий» (4 ч.)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  <w:r w:rsidRPr="00207F58">
        <w:rPr>
          <w:rFonts w:ascii="Times New Roman" w:hAnsi="Times New Roman" w:cs="Times New Roman"/>
          <w:sz w:val="24"/>
          <w:szCs w:val="24"/>
        </w:rPr>
        <w:t xml:space="preserve">        Урок 6. Утро.  Звучание окружающей жизни, природы, настроений, чувств и характера человека. </w:t>
      </w:r>
      <w:proofErr w:type="spellStart"/>
      <w:r w:rsidRPr="00207F58">
        <w:rPr>
          <w:rFonts w:ascii="Times New Roman" w:hAnsi="Times New Roman" w:cs="Times New Roman"/>
          <w:sz w:val="24"/>
          <w:szCs w:val="24"/>
        </w:rPr>
        <w:t>Песенность</w:t>
      </w:r>
      <w:proofErr w:type="spellEnd"/>
      <w:r w:rsidRPr="00207F58">
        <w:rPr>
          <w:rFonts w:ascii="Times New Roman" w:hAnsi="Times New Roman" w:cs="Times New Roman"/>
          <w:sz w:val="24"/>
          <w:szCs w:val="24"/>
        </w:rPr>
        <w:t xml:space="preserve">. Выразительность и изобразительность в музыкальных произведениях П.Чайковского «Утренняя молитва» и Э.Грига «Утро». 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  <w:r w:rsidRPr="00207F58">
        <w:rPr>
          <w:rFonts w:ascii="Times New Roman" w:hAnsi="Times New Roman" w:cs="Times New Roman"/>
          <w:sz w:val="24"/>
          <w:szCs w:val="24"/>
        </w:rPr>
        <w:t xml:space="preserve">        Урок 7. Портрет в музыке. В каждой интонации спрятан человек. Выразительность и изобразительность в музыке. Интонация как внутреннее озвученное состояние, выражение эмоций и отражение мыслей. Портрет в музыке.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  <w:r w:rsidRPr="00207F58">
        <w:rPr>
          <w:rFonts w:ascii="Times New Roman" w:hAnsi="Times New Roman" w:cs="Times New Roman"/>
          <w:sz w:val="24"/>
          <w:szCs w:val="24"/>
        </w:rPr>
        <w:t xml:space="preserve">        Урок 8. «В детской». Игры и игрушки. На прогулке. Вечер. Выразительность и изобразительность в музыке. Интонационная выразительность. Детская тема в произведениях М.П.Мусоргского. 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  <w:r w:rsidRPr="00207F58">
        <w:rPr>
          <w:rFonts w:ascii="Times New Roman" w:hAnsi="Times New Roman" w:cs="Times New Roman"/>
          <w:sz w:val="24"/>
          <w:szCs w:val="24"/>
        </w:rPr>
        <w:t xml:space="preserve">        Урок 9. Обобщающий  урок  1 четверти. Обобщение музыкальных впечатлений третьеклассников за 1 четверть. </w:t>
      </w:r>
      <w:proofErr w:type="gramStart"/>
      <w:r w:rsidRPr="00207F58">
        <w:rPr>
          <w:rFonts w:ascii="Times New Roman" w:hAnsi="Times New Roman" w:cs="Times New Roman"/>
          <w:sz w:val="24"/>
          <w:szCs w:val="24"/>
        </w:rPr>
        <w:t xml:space="preserve">Накопление учащимися слухового интонационно-стилевого опыта через знакомство с особенностями музыкальной речи композиторов (С.Прокофьева, </w:t>
      </w:r>
      <w:proofErr w:type="gramEnd"/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7F58">
        <w:rPr>
          <w:rFonts w:ascii="Times New Roman" w:hAnsi="Times New Roman" w:cs="Times New Roman"/>
          <w:sz w:val="24"/>
          <w:szCs w:val="24"/>
        </w:rPr>
        <w:t xml:space="preserve">П.Чайковского, Э.Грига, М.Мусоргского).  </w:t>
      </w:r>
      <w:proofErr w:type="gramEnd"/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  <w:r w:rsidRPr="00207F58">
        <w:rPr>
          <w:rFonts w:ascii="Times New Roman" w:hAnsi="Times New Roman" w:cs="Times New Roman"/>
          <w:sz w:val="24"/>
          <w:szCs w:val="24"/>
        </w:rPr>
        <w:t xml:space="preserve">II  четверть  (7 часов)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07F58">
        <w:rPr>
          <w:rFonts w:ascii="Times New Roman" w:hAnsi="Times New Roman" w:cs="Times New Roman"/>
          <w:b/>
          <w:sz w:val="24"/>
          <w:szCs w:val="24"/>
        </w:rPr>
        <w:t xml:space="preserve">Раздел 3: «О России петь – что стремиться в храм» (4 ч.)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  <w:r w:rsidRPr="00207F58">
        <w:rPr>
          <w:rFonts w:ascii="Times New Roman" w:hAnsi="Times New Roman" w:cs="Times New Roman"/>
          <w:sz w:val="24"/>
          <w:szCs w:val="24"/>
        </w:rPr>
        <w:lastRenderedPageBreak/>
        <w:t xml:space="preserve">        Урок 10. Радуйся, Мария! «Богородице </w:t>
      </w:r>
      <w:proofErr w:type="spellStart"/>
      <w:r w:rsidRPr="00207F58">
        <w:rPr>
          <w:rFonts w:ascii="Times New Roman" w:hAnsi="Times New Roman" w:cs="Times New Roman"/>
          <w:sz w:val="24"/>
          <w:szCs w:val="24"/>
        </w:rPr>
        <w:t>Дево</w:t>
      </w:r>
      <w:proofErr w:type="spellEnd"/>
      <w:r w:rsidRPr="00207F58">
        <w:rPr>
          <w:rFonts w:ascii="Times New Roman" w:hAnsi="Times New Roman" w:cs="Times New Roman"/>
          <w:sz w:val="24"/>
          <w:szCs w:val="24"/>
        </w:rPr>
        <w:t xml:space="preserve">, радуйся!» Введение учащихся в художественные образы духовной музыки. Музыка религиозной традиции. </w:t>
      </w:r>
      <w:proofErr w:type="spellStart"/>
      <w:r w:rsidRPr="00207F58">
        <w:rPr>
          <w:rFonts w:ascii="Times New Roman" w:hAnsi="Times New Roman" w:cs="Times New Roman"/>
          <w:sz w:val="24"/>
          <w:szCs w:val="24"/>
        </w:rPr>
        <w:t>Интонационнообразная</w:t>
      </w:r>
      <w:proofErr w:type="spellEnd"/>
      <w:r w:rsidRPr="00207F58">
        <w:rPr>
          <w:rFonts w:ascii="Times New Roman" w:hAnsi="Times New Roman" w:cs="Times New Roman"/>
          <w:sz w:val="24"/>
          <w:szCs w:val="24"/>
        </w:rPr>
        <w:t xml:space="preserve"> природа музыкального искусства. Духовная музыка в творчестве композиторов. Образ матери в музыке, поэзии, изобразительном искусстве.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  <w:r w:rsidRPr="00207F58">
        <w:rPr>
          <w:rFonts w:ascii="Times New Roman" w:hAnsi="Times New Roman" w:cs="Times New Roman"/>
          <w:sz w:val="24"/>
          <w:szCs w:val="24"/>
        </w:rPr>
        <w:t xml:space="preserve">        Урок 11. Древнейшая песнь материнства. «Тихая моя, нежная моя, добрая моя мама!» Интонационно-образная природа музыкального искусства. Духовная музыка в творчестве композиторов. Образ матери в музыке, поэзии, изобразительном искусстве.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  <w:r w:rsidRPr="00207F58">
        <w:rPr>
          <w:rFonts w:ascii="Times New Roman" w:hAnsi="Times New Roman" w:cs="Times New Roman"/>
          <w:sz w:val="24"/>
          <w:szCs w:val="24"/>
        </w:rPr>
        <w:t xml:space="preserve">       Урок 12. Вербное воскресенье. </w:t>
      </w:r>
      <w:proofErr w:type="spellStart"/>
      <w:r w:rsidRPr="00207F58">
        <w:rPr>
          <w:rFonts w:ascii="Times New Roman" w:hAnsi="Times New Roman" w:cs="Times New Roman"/>
          <w:sz w:val="24"/>
          <w:szCs w:val="24"/>
        </w:rPr>
        <w:t>Вербочки</w:t>
      </w:r>
      <w:proofErr w:type="spellEnd"/>
      <w:r w:rsidRPr="00207F58">
        <w:rPr>
          <w:rFonts w:ascii="Times New Roman" w:hAnsi="Times New Roman" w:cs="Times New Roman"/>
          <w:sz w:val="24"/>
          <w:szCs w:val="24"/>
        </w:rPr>
        <w:t xml:space="preserve">. Народные музыкальные традиции Отечества. Духовная музыка в творчестве композиторов. Образ праздника в искусстве. Вербное воскресенье.        Урок 13. Святые  земли Русской. Княгиня Ольга. Князь Владимир. Народная и профессиональная музыка. Духовная музыка в творчестве композиторов. Святые земли Русской. 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7F58" w:rsidRPr="00207F58" w:rsidRDefault="00207F58" w:rsidP="00207F5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07F58">
        <w:rPr>
          <w:rFonts w:ascii="Times New Roman" w:hAnsi="Times New Roman" w:cs="Times New Roman"/>
          <w:b/>
          <w:sz w:val="24"/>
          <w:szCs w:val="24"/>
        </w:rPr>
        <w:t xml:space="preserve">Раздел 4: «Гори, гори ясно, чтобы не погасло!» (4 ч.)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  <w:r w:rsidRPr="00207F58">
        <w:rPr>
          <w:rFonts w:ascii="Times New Roman" w:hAnsi="Times New Roman" w:cs="Times New Roman"/>
          <w:sz w:val="24"/>
          <w:szCs w:val="24"/>
        </w:rPr>
        <w:t xml:space="preserve">       Урок 14. «Настрою гусли на старинный лад» (былины).  Былина о Садко и Морском царе. Музыкальный и поэтический фольклор России. Народные музыкальные традиции Отечества. Наблюдение народного творчества. Жанр былины.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  <w:r w:rsidRPr="00207F58">
        <w:rPr>
          <w:rFonts w:ascii="Times New Roman" w:hAnsi="Times New Roman" w:cs="Times New Roman"/>
          <w:sz w:val="24"/>
          <w:szCs w:val="24"/>
        </w:rPr>
        <w:t xml:space="preserve">       Урок 15. </w:t>
      </w:r>
      <w:proofErr w:type="gramStart"/>
      <w:r w:rsidRPr="00207F58">
        <w:rPr>
          <w:rFonts w:ascii="Times New Roman" w:hAnsi="Times New Roman" w:cs="Times New Roman"/>
          <w:sz w:val="24"/>
          <w:szCs w:val="24"/>
        </w:rPr>
        <w:t>Певцы русской старины (Баян.</w:t>
      </w:r>
      <w:proofErr w:type="gramEnd"/>
      <w:r w:rsidRPr="00207F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07F58">
        <w:rPr>
          <w:rFonts w:ascii="Times New Roman" w:hAnsi="Times New Roman" w:cs="Times New Roman"/>
          <w:sz w:val="24"/>
          <w:szCs w:val="24"/>
        </w:rPr>
        <w:t>Садко).</w:t>
      </w:r>
      <w:proofErr w:type="gramEnd"/>
      <w:r w:rsidRPr="00207F58">
        <w:rPr>
          <w:rFonts w:ascii="Times New Roman" w:hAnsi="Times New Roman" w:cs="Times New Roman"/>
          <w:sz w:val="24"/>
          <w:szCs w:val="24"/>
        </w:rPr>
        <w:t xml:space="preserve"> «Лель, мой Лель…» Музыкальный и поэтический фольклор России. Народная и профессиональная музыка. Певцы – гусляры. Образы былинных сказителей, народные традиции и обряды в музыке русских композиторов (М.Глинки, Н.Римского-Корсакова).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  <w:r w:rsidRPr="00207F58">
        <w:rPr>
          <w:rFonts w:ascii="Times New Roman" w:hAnsi="Times New Roman" w:cs="Times New Roman"/>
          <w:sz w:val="24"/>
          <w:szCs w:val="24"/>
        </w:rPr>
        <w:t xml:space="preserve">       Урок 16. Обобщающий  урок 2 четверти. Накопление и обобщение музыкально-слуховых впечатлений третьеклассников за 2 четверть. 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  <w:r w:rsidRPr="00207F58">
        <w:rPr>
          <w:rFonts w:ascii="Times New Roman" w:hAnsi="Times New Roman" w:cs="Times New Roman"/>
          <w:sz w:val="24"/>
          <w:szCs w:val="24"/>
        </w:rPr>
        <w:t xml:space="preserve">III  четверть   (10 часов)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07F58">
        <w:rPr>
          <w:rFonts w:ascii="Times New Roman" w:hAnsi="Times New Roman" w:cs="Times New Roman"/>
          <w:b/>
          <w:sz w:val="24"/>
          <w:szCs w:val="24"/>
        </w:rPr>
        <w:t xml:space="preserve">Раздел 5: «Гори, гори ясно, чтобы не погасло!» (1 ч.)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  <w:r w:rsidRPr="00207F58">
        <w:rPr>
          <w:rFonts w:ascii="Times New Roman" w:hAnsi="Times New Roman" w:cs="Times New Roman"/>
          <w:sz w:val="24"/>
          <w:szCs w:val="24"/>
        </w:rPr>
        <w:t xml:space="preserve">      Урок 17. Звучащие картины. «Прощание с Масленицей». Музыкальный и поэтический фольклор России: обряды. Народная и профессиональная музыка. Народные традиции и обряды в музыке русского  композитора  Н.Римского-Корсакова.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07F5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6: «В музыкальном театре» (5 ч.)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  <w:r w:rsidRPr="00207F58">
        <w:rPr>
          <w:rFonts w:ascii="Times New Roman" w:hAnsi="Times New Roman" w:cs="Times New Roman"/>
          <w:sz w:val="24"/>
          <w:szCs w:val="24"/>
        </w:rPr>
        <w:t xml:space="preserve">      Урок 18. Опера «Руслан и Людмила». Опера. Музыкальное развитие в сопоставлении и столкновении человеческих чувств, тем, художественных образов. Формы построения музыки как обобщенное выражение художественно-образного содержания произведения. Певческие голоса. Музыкальные темы-характеристики главных героев. Интонационно-образное развитие в опере М.Глинки «Руслан и Людмила».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  <w:r w:rsidRPr="00207F58">
        <w:rPr>
          <w:rFonts w:ascii="Times New Roman" w:hAnsi="Times New Roman" w:cs="Times New Roman"/>
          <w:sz w:val="24"/>
          <w:szCs w:val="24"/>
        </w:rPr>
        <w:t xml:space="preserve">      Урок 19. Опера «Орфей и </w:t>
      </w:r>
      <w:proofErr w:type="spellStart"/>
      <w:r w:rsidRPr="00207F58">
        <w:rPr>
          <w:rFonts w:ascii="Times New Roman" w:hAnsi="Times New Roman" w:cs="Times New Roman"/>
          <w:sz w:val="24"/>
          <w:szCs w:val="24"/>
        </w:rPr>
        <w:t>Эвридика</w:t>
      </w:r>
      <w:proofErr w:type="spellEnd"/>
      <w:r w:rsidRPr="00207F58">
        <w:rPr>
          <w:rFonts w:ascii="Times New Roman" w:hAnsi="Times New Roman" w:cs="Times New Roman"/>
          <w:sz w:val="24"/>
          <w:szCs w:val="24"/>
        </w:rPr>
        <w:t xml:space="preserve">». Опера. Музыкальное развитие в сопоставлении и столкновении человеческих чувств, тем, художественных образов. Основные средства музыкальной выразительности. Интонационно-образное развитие в опере </w:t>
      </w:r>
      <w:proofErr w:type="spellStart"/>
      <w:r w:rsidRPr="00207F58">
        <w:rPr>
          <w:rFonts w:ascii="Times New Roman" w:hAnsi="Times New Roman" w:cs="Times New Roman"/>
          <w:sz w:val="24"/>
          <w:szCs w:val="24"/>
        </w:rPr>
        <w:t>К.</w:t>
      </w:r>
      <w:proofErr w:type="gramStart"/>
      <w:r w:rsidRPr="00207F58">
        <w:rPr>
          <w:rFonts w:ascii="Times New Roman" w:hAnsi="Times New Roman" w:cs="Times New Roman"/>
          <w:sz w:val="24"/>
          <w:szCs w:val="24"/>
        </w:rPr>
        <w:t>Глюка</w:t>
      </w:r>
      <w:proofErr w:type="spellEnd"/>
      <w:proofErr w:type="gramEnd"/>
      <w:r w:rsidRPr="00207F58">
        <w:rPr>
          <w:rFonts w:ascii="Times New Roman" w:hAnsi="Times New Roman" w:cs="Times New Roman"/>
          <w:sz w:val="24"/>
          <w:szCs w:val="24"/>
        </w:rPr>
        <w:t xml:space="preserve"> «Орфей и </w:t>
      </w:r>
      <w:proofErr w:type="spellStart"/>
      <w:r w:rsidRPr="00207F58">
        <w:rPr>
          <w:rFonts w:ascii="Times New Roman" w:hAnsi="Times New Roman" w:cs="Times New Roman"/>
          <w:sz w:val="24"/>
          <w:szCs w:val="24"/>
        </w:rPr>
        <w:t>Эвридика</w:t>
      </w:r>
      <w:proofErr w:type="spellEnd"/>
      <w:r w:rsidRPr="00207F58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  <w:r w:rsidRPr="00207F58">
        <w:rPr>
          <w:rFonts w:ascii="Times New Roman" w:hAnsi="Times New Roman" w:cs="Times New Roman"/>
          <w:sz w:val="24"/>
          <w:szCs w:val="24"/>
        </w:rPr>
        <w:t xml:space="preserve">       Урок 20. Опера «Снегурочка». «Океан – море синее». Интонация как внутренне озвученное состояние, выражение эмоций и отражений мыслей. Музыкальное развитие в сопоставлении и столкновении человеческих чувств, тем, художественных образов. </w:t>
      </w:r>
      <w:proofErr w:type="gramStart"/>
      <w:r w:rsidRPr="00207F58">
        <w:rPr>
          <w:rFonts w:ascii="Times New Roman" w:hAnsi="Times New Roman" w:cs="Times New Roman"/>
          <w:sz w:val="24"/>
          <w:szCs w:val="24"/>
        </w:rPr>
        <w:t>Музыкальные</w:t>
      </w:r>
      <w:proofErr w:type="gramEnd"/>
      <w:r w:rsidRPr="00207F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7F58">
        <w:rPr>
          <w:rFonts w:ascii="Times New Roman" w:hAnsi="Times New Roman" w:cs="Times New Roman"/>
          <w:sz w:val="24"/>
          <w:szCs w:val="24"/>
        </w:rPr>
        <w:t>темыхарактеристики</w:t>
      </w:r>
      <w:proofErr w:type="spellEnd"/>
      <w:r w:rsidRPr="00207F58">
        <w:rPr>
          <w:rFonts w:ascii="Times New Roman" w:hAnsi="Times New Roman" w:cs="Times New Roman"/>
          <w:sz w:val="24"/>
          <w:szCs w:val="24"/>
        </w:rPr>
        <w:t xml:space="preserve"> главных героев. Интонационно-образное развитие в опере </w:t>
      </w:r>
      <w:proofErr w:type="spellStart"/>
      <w:r w:rsidRPr="00207F58">
        <w:rPr>
          <w:rFonts w:ascii="Times New Roman" w:hAnsi="Times New Roman" w:cs="Times New Roman"/>
          <w:sz w:val="24"/>
          <w:szCs w:val="24"/>
        </w:rPr>
        <w:t>Н.РимскогоКорсакова</w:t>
      </w:r>
      <w:proofErr w:type="spellEnd"/>
      <w:r w:rsidRPr="00207F58">
        <w:rPr>
          <w:rFonts w:ascii="Times New Roman" w:hAnsi="Times New Roman" w:cs="Times New Roman"/>
          <w:sz w:val="24"/>
          <w:szCs w:val="24"/>
        </w:rPr>
        <w:t xml:space="preserve"> «Снегурочка» и во вступлении к опере «Садко» «Океан – море синее».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  <w:r w:rsidRPr="00207F58">
        <w:rPr>
          <w:rFonts w:ascii="Times New Roman" w:hAnsi="Times New Roman" w:cs="Times New Roman"/>
          <w:sz w:val="24"/>
          <w:szCs w:val="24"/>
        </w:rPr>
        <w:t xml:space="preserve">        Урок 21. Балет «Спящая красавица». Балет. Музыкальное развитие в сопоставлении и столкновении человеческих чувств, тем, художественных образов. Интонационно-образное развитие в балете П.И.Чайковского «Спящая красавица». Контраст.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  <w:r w:rsidRPr="00207F58">
        <w:rPr>
          <w:rFonts w:ascii="Times New Roman" w:hAnsi="Times New Roman" w:cs="Times New Roman"/>
          <w:sz w:val="24"/>
          <w:szCs w:val="24"/>
        </w:rPr>
        <w:t xml:space="preserve">        Урок 22.  В современных ритмах (мюзиклы). Обобщенное представление об основных образно-эмоциональных сферах музыки и многообразии музыкальных жанров. Мюзикл. Мюзикл как жанр легкой музыки.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07F58">
        <w:rPr>
          <w:rFonts w:ascii="Times New Roman" w:hAnsi="Times New Roman" w:cs="Times New Roman"/>
          <w:b/>
          <w:sz w:val="24"/>
          <w:szCs w:val="24"/>
        </w:rPr>
        <w:t xml:space="preserve">Раздел 7: «В концертном зале » (4 ч.)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  <w:r w:rsidRPr="00207F58">
        <w:rPr>
          <w:rFonts w:ascii="Times New Roman" w:hAnsi="Times New Roman" w:cs="Times New Roman"/>
          <w:sz w:val="24"/>
          <w:szCs w:val="24"/>
        </w:rPr>
        <w:t xml:space="preserve">        Урок 23. Музыкальное состязание (концерт). Различные виды музыки: инструментальная. 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  <w:r w:rsidRPr="00207F58">
        <w:rPr>
          <w:rFonts w:ascii="Times New Roman" w:hAnsi="Times New Roman" w:cs="Times New Roman"/>
          <w:sz w:val="24"/>
          <w:szCs w:val="24"/>
        </w:rPr>
        <w:t xml:space="preserve">Концерт. Композитор – исполнитель – слушатель. Жанр инструментального концерта.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  <w:r w:rsidRPr="00207F58">
        <w:rPr>
          <w:rFonts w:ascii="Times New Roman" w:hAnsi="Times New Roman" w:cs="Times New Roman"/>
          <w:sz w:val="24"/>
          <w:szCs w:val="24"/>
        </w:rPr>
        <w:t xml:space="preserve">        Урок 24. Музыкальные инструменты (флейта). Звучащие картины. Музыкальные инструменты. Выразительные возможности флейты. 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  <w:r w:rsidRPr="00207F58">
        <w:rPr>
          <w:rFonts w:ascii="Times New Roman" w:hAnsi="Times New Roman" w:cs="Times New Roman"/>
          <w:sz w:val="24"/>
          <w:szCs w:val="24"/>
        </w:rPr>
        <w:lastRenderedPageBreak/>
        <w:t xml:space="preserve">       Урок 25. Музыкальные инструменты (скрипка). Музыкальные инструменты. Выразительные возможности скрипки. Выдающиеся скрипичные мастера и исполнители.        Урок 26. Обобщающий  урок 3 четверти.  Обобщение музыкальных впечатлений третьеклассников за 3   четверть.                                                                       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  <w:r w:rsidRPr="00207F58">
        <w:rPr>
          <w:rFonts w:ascii="Times New Roman" w:hAnsi="Times New Roman" w:cs="Times New Roman"/>
          <w:sz w:val="24"/>
          <w:szCs w:val="24"/>
        </w:rPr>
        <w:t xml:space="preserve">IV  четверть   (8 часов)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7F58" w:rsidRPr="00207F58" w:rsidRDefault="00207F58" w:rsidP="00207F5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07F58">
        <w:rPr>
          <w:rFonts w:ascii="Times New Roman" w:hAnsi="Times New Roman" w:cs="Times New Roman"/>
          <w:b/>
          <w:sz w:val="24"/>
          <w:szCs w:val="24"/>
        </w:rPr>
        <w:t xml:space="preserve">Раздел 8: «В концертном зале » (2 ч.)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  <w:r w:rsidRPr="00207F58">
        <w:rPr>
          <w:rFonts w:ascii="Times New Roman" w:hAnsi="Times New Roman" w:cs="Times New Roman"/>
          <w:sz w:val="24"/>
          <w:szCs w:val="24"/>
        </w:rPr>
        <w:t xml:space="preserve">        Урок 27. Сюита «Пер </w:t>
      </w:r>
      <w:proofErr w:type="spellStart"/>
      <w:r w:rsidRPr="00207F58">
        <w:rPr>
          <w:rFonts w:ascii="Times New Roman" w:hAnsi="Times New Roman" w:cs="Times New Roman"/>
          <w:sz w:val="24"/>
          <w:szCs w:val="24"/>
        </w:rPr>
        <w:t>Гюнт</w:t>
      </w:r>
      <w:proofErr w:type="spellEnd"/>
      <w:r w:rsidRPr="00207F58">
        <w:rPr>
          <w:rFonts w:ascii="Times New Roman" w:hAnsi="Times New Roman" w:cs="Times New Roman"/>
          <w:sz w:val="24"/>
          <w:szCs w:val="24"/>
        </w:rPr>
        <w:t xml:space="preserve">». Формы построения музыки как обобщенное выражение художественно-образного содержания произведений. Развитие музыки – движение музыки.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7F58">
        <w:rPr>
          <w:rFonts w:ascii="Times New Roman" w:hAnsi="Times New Roman" w:cs="Times New Roman"/>
          <w:sz w:val="24"/>
          <w:szCs w:val="24"/>
        </w:rPr>
        <w:t>Песенность</w:t>
      </w:r>
      <w:proofErr w:type="spellEnd"/>
      <w:r w:rsidRPr="00207F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07F58">
        <w:rPr>
          <w:rFonts w:ascii="Times New Roman" w:hAnsi="Times New Roman" w:cs="Times New Roman"/>
          <w:sz w:val="24"/>
          <w:szCs w:val="24"/>
        </w:rPr>
        <w:t>танцевальность</w:t>
      </w:r>
      <w:proofErr w:type="spellEnd"/>
      <w:r w:rsidRPr="00207F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07F58">
        <w:rPr>
          <w:rFonts w:ascii="Times New Roman" w:hAnsi="Times New Roman" w:cs="Times New Roman"/>
          <w:sz w:val="24"/>
          <w:szCs w:val="24"/>
        </w:rPr>
        <w:t>маршевость</w:t>
      </w:r>
      <w:proofErr w:type="spellEnd"/>
      <w:r w:rsidRPr="00207F58">
        <w:rPr>
          <w:rFonts w:ascii="Times New Roman" w:hAnsi="Times New Roman" w:cs="Times New Roman"/>
          <w:sz w:val="24"/>
          <w:szCs w:val="24"/>
        </w:rPr>
        <w:t xml:space="preserve">. Контрастные образы сюиты Э.Грига «Пер </w:t>
      </w:r>
      <w:proofErr w:type="spellStart"/>
      <w:r w:rsidRPr="00207F58">
        <w:rPr>
          <w:rFonts w:ascii="Times New Roman" w:hAnsi="Times New Roman" w:cs="Times New Roman"/>
          <w:sz w:val="24"/>
          <w:szCs w:val="24"/>
        </w:rPr>
        <w:t>Гюнт</w:t>
      </w:r>
      <w:proofErr w:type="spellEnd"/>
      <w:r w:rsidRPr="00207F58">
        <w:rPr>
          <w:rFonts w:ascii="Times New Roman" w:hAnsi="Times New Roman" w:cs="Times New Roman"/>
          <w:sz w:val="24"/>
          <w:szCs w:val="24"/>
        </w:rPr>
        <w:t xml:space="preserve">».           Урок 28. «Героическая» (симфония). Мир Бетховена. Симфония.  Формы построения музыки как обобщенное выражение художественно-образного содержания произведений. Контрастные образы симфонии Л.Бетховена. Музыкальная форма (трехчастная). Темы, сюжеты и образы музыки Бетховена. 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7F58" w:rsidRPr="00207F58" w:rsidRDefault="00207F58" w:rsidP="00207F5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07F58">
        <w:rPr>
          <w:rFonts w:ascii="Times New Roman" w:hAnsi="Times New Roman" w:cs="Times New Roman"/>
          <w:b/>
          <w:sz w:val="24"/>
          <w:szCs w:val="24"/>
        </w:rPr>
        <w:t xml:space="preserve">Раздел 9: «Чтоб музыкантом быть, так надобно уменье» (6 ч.)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  <w:r w:rsidRPr="00207F58">
        <w:rPr>
          <w:rFonts w:ascii="Times New Roman" w:hAnsi="Times New Roman" w:cs="Times New Roman"/>
          <w:sz w:val="24"/>
          <w:szCs w:val="24"/>
        </w:rPr>
        <w:t xml:space="preserve">      Урок 29. «Чудо-музыка». Острый ритм – джаза звуки. Обобщенное представление об основных образно-эмоциональных сферах музыки и о многообразии музыкальных жанров и стилей. Композито</w:t>
      </w:r>
      <w:proofErr w:type="gramStart"/>
      <w:r w:rsidRPr="00207F58">
        <w:rPr>
          <w:rFonts w:ascii="Times New Roman" w:hAnsi="Times New Roman" w:cs="Times New Roman"/>
          <w:sz w:val="24"/>
          <w:szCs w:val="24"/>
        </w:rPr>
        <w:t>р-</w:t>
      </w:r>
      <w:proofErr w:type="gramEnd"/>
      <w:r w:rsidRPr="00207F58">
        <w:rPr>
          <w:rFonts w:ascii="Times New Roman" w:hAnsi="Times New Roman" w:cs="Times New Roman"/>
          <w:sz w:val="24"/>
          <w:szCs w:val="24"/>
        </w:rPr>
        <w:t xml:space="preserve"> исполнитель – слушатель. Джаз – музыка ХХ века. Известные джазовые музыканты-исполнители. Музыка – источник вдохновения и радости.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  <w:r w:rsidRPr="00207F58">
        <w:rPr>
          <w:rFonts w:ascii="Times New Roman" w:hAnsi="Times New Roman" w:cs="Times New Roman"/>
          <w:sz w:val="24"/>
          <w:szCs w:val="24"/>
        </w:rPr>
        <w:t xml:space="preserve">     Урок 30. «Люблю я грусть твоих просторов». Мир Прокофьева. Интонация как внутреннее озвученное состояние, выражение эмоций и отражение мыслей. Музыкальная речь как сочинения композиторов, передача информации, выраженной в звуках. Сходство и различие музыкальной речи Г.Свиридова, С.Прокофьева, Э.Грига, М.Мусоргского.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  <w:r w:rsidRPr="00207F58">
        <w:rPr>
          <w:rFonts w:ascii="Times New Roman" w:hAnsi="Times New Roman" w:cs="Times New Roman"/>
          <w:sz w:val="24"/>
          <w:szCs w:val="24"/>
        </w:rPr>
        <w:lastRenderedPageBreak/>
        <w:t xml:space="preserve">      Урок 31. Певцы родной природы (Э.Григ, П.Чайковский). Интонация как внутреннее озвученное состояние, выражение эмоций и отражение мыслей. Музыкальная речь как сочинения композиторов, передача информации, выраженной в звуках.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  <w:r w:rsidRPr="00207F58">
        <w:rPr>
          <w:rFonts w:ascii="Times New Roman" w:hAnsi="Times New Roman" w:cs="Times New Roman"/>
          <w:sz w:val="24"/>
          <w:szCs w:val="24"/>
        </w:rPr>
        <w:t xml:space="preserve"> Выразительность и изобразительность в музыке. Сходство и различие музыкальной речи Э.Грига и П.Чайковского.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  <w:r w:rsidRPr="00207F58">
        <w:rPr>
          <w:rFonts w:ascii="Times New Roman" w:hAnsi="Times New Roman" w:cs="Times New Roman"/>
          <w:sz w:val="24"/>
          <w:szCs w:val="24"/>
        </w:rPr>
        <w:t xml:space="preserve">      Урок 32. Прославим радость на земле. Музыкальная речь как способ общения между людьми, ее эмоциональное воздействие на слушателей. Музыкальная речь как сочинения композиторов, передача информации, выраженной в звуках. Композитор – исполнитель – слушатель. 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  <w:r w:rsidRPr="00207F58">
        <w:rPr>
          <w:rFonts w:ascii="Times New Roman" w:hAnsi="Times New Roman" w:cs="Times New Roman"/>
          <w:sz w:val="24"/>
          <w:szCs w:val="24"/>
        </w:rPr>
        <w:t xml:space="preserve">       Урок 33. «Радость к солнцу нас зовет». Музыкальная речь как способ общения между людьми, ее эмоциональное воздействие на слушателей. Музыкальная речь как сочинения композиторов, передача информации, выраженной в звуках.  Музыка – источник вдохновения и радости. </w:t>
      </w: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  <w:r w:rsidRPr="00207F58">
        <w:rPr>
          <w:rFonts w:ascii="Times New Roman" w:hAnsi="Times New Roman" w:cs="Times New Roman"/>
          <w:sz w:val="24"/>
          <w:szCs w:val="24"/>
        </w:rPr>
        <w:t xml:space="preserve">       Урок 34. Обобщающий  урок 4 четверти. Заключительный  урок – концерт. Обобщение музыкальных впечатлений третьеклассников за 4 четверть и год. Составление афиши и программы концерта. Исполнение  выученных и полюбившихся  песен  всего учебного курса. </w:t>
      </w:r>
    </w:p>
    <w:p w:rsid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7F58" w:rsidRPr="00207F58" w:rsidRDefault="00207F58" w:rsidP="00207F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162C" w:rsidRPr="00207F58" w:rsidRDefault="00D9162C" w:rsidP="00D916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7F58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ПО МУЗЫКЕ, 3 КЛАСС </w:t>
      </w:r>
    </w:p>
    <w:p w:rsidR="00D9162C" w:rsidRPr="00207F58" w:rsidRDefault="00D9162C" w:rsidP="00D916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3"/>
        <w:tblW w:w="0" w:type="auto"/>
        <w:tblLook w:val="04A0"/>
      </w:tblPr>
      <w:tblGrid>
        <w:gridCol w:w="1271"/>
        <w:gridCol w:w="1276"/>
        <w:gridCol w:w="1559"/>
        <w:gridCol w:w="8789"/>
        <w:gridCol w:w="1053"/>
      </w:tblGrid>
      <w:tr w:rsidR="00D9162C" w:rsidRPr="00207F58" w:rsidTr="00D9162C">
        <w:tc>
          <w:tcPr>
            <w:tcW w:w="1271" w:type="dxa"/>
            <w:vMerge w:val="restart"/>
          </w:tcPr>
          <w:p w:rsidR="00D9162C" w:rsidRPr="00207F58" w:rsidRDefault="00D9162C" w:rsidP="00D91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 xml:space="preserve">№ урока </w:t>
            </w:r>
            <w:proofErr w:type="gramStart"/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gridSpan w:val="2"/>
          </w:tcPr>
          <w:p w:rsidR="00D9162C" w:rsidRPr="00207F58" w:rsidRDefault="00D9162C" w:rsidP="00D91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8789" w:type="dxa"/>
            <w:vMerge w:val="restart"/>
          </w:tcPr>
          <w:p w:rsidR="00D9162C" w:rsidRPr="00207F58" w:rsidRDefault="00D9162C" w:rsidP="00D91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053" w:type="dxa"/>
            <w:vMerge w:val="restart"/>
          </w:tcPr>
          <w:p w:rsidR="00D9162C" w:rsidRPr="00207F58" w:rsidRDefault="00D9162C" w:rsidP="00D91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D9162C" w:rsidRPr="00207F58" w:rsidTr="00D9162C">
        <w:tc>
          <w:tcPr>
            <w:tcW w:w="1271" w:type="dxa"/>
            <w:vMerge/>
          </w:tcPr>
          <w:p w:rsidR="00D9162C" w:rsidRPr="00207F58" w:rsidRDefault="00D9162C" w:rsidP="00D91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9162C" w:rsidRPr="00207F58" w:rsidRDefault="00D9162C" w:rsidP="00D91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559" w:type="dxa"/>
          </w:tcPr>
          <w:p w:rsidR="00D9162C" w:rsidRPr="00207F58" w:rsidRDefault="00D9162C" w:rsidP="00D91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 </w:t>
            </w:r>
          </w:p>
        </w:tc>
        <w:tc>
          <w:tcPr>
            <w:tcW w:w="8789" w:type="dxa"/>
            <w:vMerge/>
          </w:tcPr>
          <w:p w:rsidR="00D9162C" w:rsidRPr="00207F58" w:rsidRDefault="00D9162C" w:rsidP="00D91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</w:tcPr>
          <w:p w:rsidR="00D9162C" w:rsidRPr="00207F58" w:rsidRDefault="00D9162C" w:rsidP="00D91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92" w:rsidRPr="00207F58" w:rsidTr="00D901F5">
        <w:tc>
          <w:tcPr>
            <w:tcW w:w="12895" w:type="dxa"/>
            <w:gridSpan w:val="4"/>
          </w:tcPr>
          <w:p w:rsidR="00584D92" w:rsidRPr="00207F58" w:rsidRDefault="00584D92" w:rsidP="00D916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b/>
                <w:sz w:val="24"/>
                <w:szCs w:val="24"/>
              </w:rPr>
              <w:t>Россия – Родина моя</w:t>
            </w:r>
          </w:p>
        </w:tc>
        <w:tc>
          <w:tcPr>
            <w:tcW w:w="1053" w:type="dxa"/>
          </w:tcPr>
          <w:p w:rsidR="00584D92" w:rsidRPr="00207F58" w:rsidRDefault="00584D92" w:rsidP="00D916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9162C" w:rsidRPr="00207F58" w:rsidTr="00D9162C">
        <w:tc>
          <w:tcPr>
            <w:tcW w:w="1271" w:type="dxa"/>
          </w:tcPr>
          <w:p w:rsidR="00D9162C" w:rsidRPr="00207F58" w:rsidRDefault="00584D92" w:rsidP="00D91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9162C" w:rsidRPr="00207F58" w:rsidRDefault="00D9162C" w:rsidP="00D91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9162C" w:rsidRPr="00207F58" w:rsidRDefault="00D9162C" w:rsidP="00D91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9162C" w:rsidRPr="00207F58" w:rsidRDefault="00584D92" w:rsidP="0058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Мелодия — душа музыки</w:t>
            </w:r>
          </w:p>
        </w:tc>
        <w:tc>
          <w:tcPr>
            <w:tcW w:w="1053" w:type="dxa"/>
          </w:tcPr>
          <w:p w:rsidR="00D9162C" w:rsidRPr="00207F58" w:rsidRDefault="00584D92" w:rsidP="00D91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162C" w:rsidRPr="00207F58" w:rsidTr="00D9162C">
        <w:tc>
          <w:tcPr>
            <w:tcW w:w="1271" w:type="dxa"/>
          </w:tcPr>
          <w:p w:rsidR="00D9162C" w:rsidRPr="00207F58" w:rsidRDefault="00584D92" w:rsidP="00D91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9162C" w:rsidRPr="00207F58" w:rsidRDefault="00D9162C" w:rsidP="00D91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9162C" w:rsidRPr="00207F58" w:rsidRDefault="00D9162C" w:rsidP="00D91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9162C" w:rsidRPr="00207F58" w:rsidRDefault="00584D92" w:rsidP="0058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Природа и музыка (романс). Звучащие картины</w:t>
            </w:r>
          </w:p>
        </w:tc>
        <w:tc>
          <w:tcPr>
            <w:tcW w:w="1053" w:type="dxa"/>
          </w:tcPr>
          <w:p w:rsidR="00D9162C" w:rsidRPr="00207F58" w:rsidRDefault="00584D92" w:rsidP="00D91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162C" w:rsidRPr="00207F58" w:rsidTr="00D9162C">
        <w:tc>
          <w:tcPr>
            <w:tcW w:w="1271" w:type="dxa"/>
          </w:tcPr>
          <w:p w:rsidR="00D9162C" w:rsidRPr="00207F58" w:rsidRDefault="00584D92" w:rsidP="00D91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D9162C" w:rsidRPr="00207F58" w:rsidRDefault="00D9162C" w:rsidP="00D91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9162C" w:rsidRPr="00207F58" w:rsidRDefault="00D9162C" w:rsidP="00D91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9162C" w:rsidRPr="00207F58" w:rsidRDefault="00584D92" w:rsidP="0058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Виват, Россия! (кант). Наша слава — русская держава</w:t>
            </w:r>
          </w:p>
        </w:tc>
        <w:tc>
          <w:tcPr>
            <w:tcW w:w="1053" w:type="dxa"/>
          </w:tcPr>
          <w:p w:rsidR="00D9162C" w:rsidRPr="00207F58" w:rsidRDefault="00584D92" w:rsidP="00D91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162C" w:rsidRPr="00207F58" w:rsidTr="00D9162C">
        <w:tc>
          <w:tcPr>
            <w:tcW w:w="1271" w:type="dxa"/>
          </w:tcPr>
          <w:p w:rsidR="00D9162C" w:rsidRPr="00207F58" w:rsidRDefault="00584D92" w:rsidP="00D91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D9162C" w:rsidRPr="00207F58" w:rsidRDefault="00D9162C" w:rsidP="00D91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9162C" w:rsidRPr="00207F58" w:rsidRDefault="00D9162C" w:rsidP="00D91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9162C" w:rsidRPr="00207F58" w:rsidRDefault="00584D92" w:rsidP="0058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Кантата «Александр Невский»</w:t>
            </w:r>
          </w:p>
        </w:tc>
        <w:tc>
          <w:tcPr>
            <w:tcW w:w="1053" w:type="dxa"/>
          </w:tcPr>
          <w:p w:rsidR="00D9162C" w:rsidRPr="00207F58" w:rsidRDefault="00584D92" w:rsidP="00D91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162C" w:rsidRPr="00207F58" w:rsidTr="00D9162C">
        <w:tc>
          <w:tcPr>
            <w:tcW w:w="1271" w:type="dxa"/>
          </w:tcPr>
          <w:p w:rsidR="00D9162C" w:rsidRPr="00207F58" w:rsidRDefault="00584D92" w:rsidP="00D91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D9162C" w:rsidRPr="00207F58" w:rsidRDefault="00D9162C" w:rsidP="00D91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9162C" w:rsidRPr="00207F58" w:rsidRDefault="00D9162C" w:rsidP="00D91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D9162C" w:rsidRPr="00207F58" w:rsidRDefault="00584D92" w:rsidP="0058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 xml:space="preserve">Опера «Иван Сусанин». Да будет </w:t>
            </w:r>
            <w:proofErr w:type="gramStart"/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207F58">
              <w:rPr>
                <w:rFonts w:ascii="Times New Roman" w:hAnsi="Times New Roman" w:cs="Times New Roman"/>
                <w:sz w:val="24"/>
                <w:szCs w:val="24"/>
              </w:rPr>
              <w:t xml:space="preserve"> веки веков сильна...</w:t>
            </w:r>
          </w:p>
        </w:tc>
        <w:tc>
          <w:tcPr>
            <w:tcW w:w="1053" w:type="dxa"/>
          </w:tcPr>
          <w:p w:rsidR="00D9162C" w:rsidRPr="00207F58" w:rsidRDefault="00584D92" w:rsidP="00D91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4D92" w:rsidRPr="00207F58" w:rsidTr="001D5474">
        <w:tc>
          <w:tcPr>
            <w:tcW w:w="12895" w:type="dxa"/>
            <w:gridSpan w:val="4"/>
            <w:tcBorders>
              <w:right w:val="outset" w:sz="6" w:space="0" w:color="auto"/>
            </w:tcBorders>
          </w:tcPr>
          <w:p w:rsidR="00584D92" w:rsidRPr="00207F58" w:rsidRDefault="00584D92" w:rsidP="00584D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F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День, полный событий</w:t>
            </w:r>
          </w:p>
        </w:tc>
        <w:tc>
          <w:tcPr>
            <w:tcW w:w="1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4D92" w:rsidRPr="00207F58" w:rsidRDefault="00584D92" w:rsidP="00584D9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F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584D92" w:rsidRPr="00207F58" w:rsidTr="00D9162C">
        <w:tc>
          <w:tcPr>
            <w:tcW w:w="1271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584D92" w:rsidRPr="00207F58" w:rsidRDefault="00584D92" w:rsidP="0058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 xml:space="preserve">Утро </w:t>
            </w:r>
          </w:p>
        </w:tc>
        <w:tc>
          <w:tcPr>
            <w:tcW w:w="1053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4D92" w:rsidRPr="00207F58" w:rsidTr="00D9162C">
        <w:tc>
          <w:tcPr>
            <w:tcW w:w="1271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584D92" w:rsidRPr="00207F58" w:rsidRDefault="00584D92" w:rsidP="0058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Портрет в музыке. В каждой интонации спрятан человек</w:t>
            </w:r>
          </w:p>
        </w:tc>
        <w:tc>
          <w:tcPr>
            <w:tcW w:w="1053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4D92" w:rsidRPr="00207F58" w:rsidTr="00D9162C">
        <w:tc>
          <w:tcPr>
            <w:tcW w:w="1271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584D92" w:rsidRPr="00207F58" w:rsidRDefault="00584D92" w:rsidP="0058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«В детской». Игры и игрушки. На прогулке. Вечер</w:t>
            </w:r>
          </w:p>
        </w:tc>
        <w:tc>
          <w:tcPr>
            <w:tcW w:w="1053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4D92" w:rsidRPr="00207F58" w:rsidTr="00D9162C">
        <w:tc>
          <w:tcPr>
            <w:tcW w:w="1271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584D92" w:rsidRPr="00207F58" w:rsidRDefault="00584D92" w:rsidP="0058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Обобщающий урок I четверти</w:t>
            </w:r>
          </w:p>
        </w:tc>
        <w:tc>
          <w:tcPr>
            <w:tcW w:w="1053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4D92" w:rsidRPr="00207F58" w:rsidTr="00A55E61">
        <w:tc>
          <w:tcPr>
            <w:tcW w:w="1271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84D92" w:rsidRPr="00207F58" w:rsidRDefault="00584D92" w:rsidP="00584D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F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«О России петь — что стремиться в храм»</w:t>
            </w:r>
          </w:p>
        </w:tc>
        <w:tc>
          <w:tcPr>
            <w:tcW w:w="1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4D92" w:rsidRPr="00207F58" w:rsidRDefault="00584D92" w:rsidP="00584D9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F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584D92" w:rsidRPr="00207F58" w:rsidTr="00D9162C">
        <w:tc>
          <w:tcPr>
            <w:tcW w:w="1271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584D92" w:rsidRPr="00207F58" w:rsidRDefault="00584D92" w:rsidP="0058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 xml:space="preserve">Радуйся, Мария! Богородице </w:t>
            </w:r>
            <w:proofErr w:type="spellStart"/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Дево</w:t>
            </w:r>
            <w:proofErr w:type="spellEnd"/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, радуйся!</w:t>
            </w:r>
          </w:p>
        </w:tc>
        <w:tc>
          <w:tcPr>
            <w:tcW w:w="1053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4D92" w:rsidRPr="00207F58" w:rsidTr="00D9162C">
        <w:tc>
          <w:tcPr>
            <w:tcW w:w="1271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584D92" w:rsidRPr="00207F58" w:rsidRDefault="00584D92" w:rsidP="0058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Древнейшая песнь материнства. Тихая моя, нежная моя, добрая моя мама!</w:t>
            </w:r>
          </w:p>
        </w:tc>
        <w:tc>
          <w:tcPr>
            <w:tcW w:w="1053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4D92" w:rsidRPr="00207F58" w:rsidTr="00D9162C">
        <w:tc>
          <w:tcPr>
            <w:tcW w:w="1271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584D92" w:rsidRPr="00207F58" w:rsidRDefault="00584D92" w:rsidP="0058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 xml:space="preserve">Вербное воскресенье. </w:t>
            </w:r>
            <w:proofErr w:type="spellStart"/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Вербочки</w:t>
            </w:r>
            <w:proofErr w:type="spellEnd"/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. Святые земли Русской. Княгиня Ольга. Князь Владимир</w:t>
            </w:r>
          </w:p>
        </w:tc>
        <w:tc>
          <w:tcPr>
            <w:tcW w:w="1053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4D92" w:rsidRPr="00207F58" w:rsidTr="00D9162C">
        <w:tc>
          <w:tcPr>
            <w:tcW w:w="1271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584D92" w:rsidRPr="00207F58" w:rsidRDefault="00584D92" w:rsidP="0058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Обобщающий урок II четверти</w:t>
            </w:r>
          </w:p>
        </w:tc>
        <w:tc>
          <w:tcPr>
            <w:tcW w:w="1053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4D92" w:rsidRPr="00207F58" w:rsidTr="00F83737">
        <w:tc>
          <w:tcPr>
            <w:tcW w:w="12895" w:type="dxa"/>
            <w:gridSpan w:val="4"/>
            <w:tcBorders>
              <w:right w:val="outset" w:sz="6" w:space="0" w:color="auto"/>
            </w:tcBorders>
          </w:tcPr>
          <w:p w:rsidR="00584D92" w:rsidRPr="00207F58" w:rsidRDefault="00584D92" w:rsidP="00584D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F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«Гори, гори ясно, чтобы не погасло!»</w:t>
            </w:r>
          </w:p>
        </w:tc>
        <w:tc>
          <w:tcPr>
            <w:tcW w:w="1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4D92" w:rsidRPr="00207F58" w:rsidRDefault="00584D92" w:rsidP="00584D9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F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584D92" w:rsidRPr="00207F58" w:rsidTr="00D9162C">
        <w:tc>
          <w:tcPr>
            <w:tcW w:w="1271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584D92" w:rsidRPr="00207F58" w:rsidRDefault="00584D92" w:rsidP="0058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Настрою гусли на старинный лад... (былины). Былина о Садко и Морском царе</w:t>
            </w:r>
          </w:p>
        </w:tc>
        <w:tc>
          <w:tcPr>
            <w:tcW w:w="1053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4D92" w:rsidRPr="00207F58" w:rsidTr="00D9162C">
        <w:tc>
          <w:tcPr>
            <w:tcW w:w="1271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584D92" w:rsidRPr="00207F58" w:rsidRDefault="00584D92" w:rsidP="0058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Настрою гусли на старинный лад... (былины). Былина о Садко и Морском царе</w:t>
            </w:r>
          </w:p>
        </w:tc>
        <w:tc>
          <w:tcPr>
            <w:tcW w:w="1053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4D92" w:rsidRPr="00207F58" w:rsidTr="00D9162C">
        <w:tc>
          <w:tcPr>
            <w:tcW w:w="1271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584D92" w:rsidRPr="00207F58" w:rsidRDefault="00584D92" w:rsidP="0058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Певцы русской старины (Баян.</w:t>
            </w:r>
            <w:proofErr w:type="gramEnd"/>
            <w:r w:rsidRPr="00207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Садко).</w:t>
            </w:r>
            <w:proofErr w:type="gramEnd"/>
            <w:r w:rsidRPr="00207F58">
              <w:rPr>
                <w:rFonts w:ascii="Times New Roman" w:hAnsi="Times New Roman" w:cs="Times New Roman"/>
                <w:sz w:val="24"/>
                <w:szCs w:val="24"/>
              </w:rPr>
              <w:t xml:space="preserve"> Лель мой Лель...</w:t>
            </w:r>
          </w:p>
        </w:tc>
        <w:tc>
          <w:tcPr>
            <w:tcW w:w="1053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4D92" w:rsidRPr="00207F58" w:rsidTr="00D9162C">
        <w:tc>
          <w:tcPr>
            <w:tcW w:w="1271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584D92" w:rsidRPr="00207F58" w:rsidRDefault="00584D92" w:rsidP="0058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Звучащие картины. Прощание с Масленицей</w:t>
            </w:r>
          </w:p>
        </w:tc>
        <w:tc>
          <w:tcPr>
            <w:tcW w:w="1053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4D92" w:rsidRPr="00207F58" w:rsidTr="00FF53C5">
        <w:tc>
          <w:tcPr>
            <w:tcW w:w="12895" w:type="dxa"/>
            <w:gridSpan w:val="4"/>
            <w:tcBorders>
              <w:right w:val="outset" w:sz="6" w:space="0" w:color="auto"/>
            </w:tcBorders>
          </w:tcPr>
          <w:p w:rsidR="00584D92" w:rsidRPr="00207F58" w:rsidRDefault="00584D92" w:rsidP="00584D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F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музыкальном театре</w:t>
            </w:r>
          </w:p>
        </w:tc>
        <w:tc>
          <w:tcPr>
            <w:tcW w:w="1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4D92" w:rsidRPr="00207F58" w:rsidRDefault="00584D92" w:rsidP="00584D9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F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584D92" w:rsidRPr="00207F58" w:rsidTr="00D9162C">
        <w:tc>
          <w:tcPr>
            <w:tcW w:w="1271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276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584D92" w:rsidRPr="00207F58" w:rsidRDefault="00584D92" w:rsidP="0058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 xml:space="preserve">Опера «Руслан и Людмила». Я славил лирою преданья. </w:t>
            </w:r>
            <w:proofErr w:type="spellStart"/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Фарлаф</w:t>
            </w:r>
            <w:proofErr w:type="spellEnd"/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. Увертюра</w:t>
            </w:r>
          </w:p>
        </w:tc>
        <w:tc>
          <w:tcPr>
            <w:tcW w:w="1053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4D92" w:rsidRPr="00207F58" w:rsidTr="00D9162C">
        <w:tc>
          <w:tcPr>
            <w:tcW w:w="1271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584D92" w:rsidRPr="00207F58" w:rsidRDefault="00584D92" w:rsidP="0058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 xml:space="preserve">Опера «Орфей и </w:t>
            </w:r>
            <w:proofErr w:type="spellStart"/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Эвридика</w:t>
            </w:r>
            <w:proofErr w:type="spellEnd"/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53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4D92" w:rsidRPr="00207F58" w:rsidTr="00D9162C">
        <w:tc>
          <w:tcPr>
            <w:tcW w:w="1271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584D92" w:rsidRPr="00207F58" w:rsidRDefault="00584D92" w:rsidP="0058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Опера «Снегурочка». Волшебное дитя природы. Полна чудес могучая природа... В заповедном лесу</w:t>
            </w:r>
          </w:p>
        </w:tc>
        <w:tc>
          <w:tcPr>
            <w:tcW w:w="1053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4D92" w:rsidRPr="00207F58" w:rsidTr="00D9162C">
        <w:tc>
          <w:tcPr>
            <w:tcW w:w="1271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584D92" w:rsidRPr="00207F58" w:rsidRDefault="00584D92" w:rsidP="0058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Опера «Снегурочка». Волшебное дитя природы. Полна чудес могучая природа... В заповедном лесу</w:t>
            </w:r>
          </w:p>
        </w:tc>
        <w:tc>
          <w:tcPr>
            <w:tcW w:w="1053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4D92" w:rsidRPr="00207F58" w:rsidTr="00D9162C">
        <w:tc>
          <w:tcPr>
            <w:tcW w:w="1271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584D92" w:rsidRPr="00207F58" w:rsidRDefault="00584D92" w:rsidP="0058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«Океан — море синее». Балет «Спящая красавица». Две феи. Сцена на балу</w:t>
            </w:r>
          </w:p>
        </w:tc>
        <w:tc>
          <w:tcPr>
            <w:tcW w:w="1053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4D92" w:rsidRPr="00207F58" w:rsidTr="00D9162C">
        <w:tc>
          <w:tcPr>
            <w:tcW w:w="1271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584D92" w:rsidRPr="00207F58" w:rsidRDefault="00584D92" w:rsidP="0058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В современных ритмах (мюзиклы)</w:t>
            </w:r>
          </w:p>
        </w:tc>
        <w:tc>
          <w:tcPr>
            <w:tcW w:w="1053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4D92" w:rsidRPr="00207F58" w:rsidTr="00154893">
        <w:tc>
          <w:tcPr>
            <w:tcW w:w="12895" w:type="dxa"/>
            <w:gridSpan w:val="4"/>
            <w:tcBorders>
              <w:right w:val="outset" w:sz="6" w:space="0" w:color="auto"/>
            </w:tcBorders>
          </w:tcPr>
          <w:p w:rsidR="00584D92" w:rsidRPr="00207F58" w:rsidRDefault="00584D92" w:rsidP="00584D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F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концертном зале</w:t>
            </w:r>
          </w:p>
        </w:tc>
        <w:tc>
          <w:tcPr>
            <w:tcW w:w="1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4D92" w:rsidRPr="00207F58" w:rsidRDefault="00584D92" w:rsidP="00584D9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F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584D92" w:rsidRPr="00207F58" w:rsidTr="00D9162C">
        <w:tc>
          <w:tcPr>
            <w:tcW w:w="1271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584D92" w:rsidRPr="00207F58" w:rsidRDefault="00584D92" w:rsidP="0058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Музыкальное состязание (концерт)</w:t>
            </w:r>
          </w:p>
        </w:tc>
        <w:tc>
          <w:tcPr>
            <w:tcW w:w="1053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4D92" w:rsidRPr="00207F58" w:rsidTr="00D9162C">
        <w:tc>
          <w:tcPr>
            <w:tcW w:w="1271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584D92" w:rsidRPr="00207F58" w:rsidRDefault="00584D92" w:rsidP="0058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 (флейта). Звучащие картины</w:t>
            </w:r>
          </w:p>
        </w:tc>
        <w:tc>
          <w:tcPr>
            <w:tcW w:w="1053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4D92" w:rsidRPr="00207F58" w:rsidTr="00D9162C">
        <w:tc>
          <w:tcPr>
            <w:tcW w:w="1271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584D92" w:rsidRPr="00207F58" w:rsidRDefault="00584D92" w:rsidP="0058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Обобщающий урок III четверти</w:t>
            </w:r>
          </w:p>
        </w:tc>
        <w:tc>
          <w:tcPr>
            <w:tcW w:w="1053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4D92" w:rsidRPr="00207F58" w:rsidTr="00D9162C">
        <w:tc>
          <w:tcPr>
            <w:tcW w:w="1271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584D92" w:rsidRPr="00207F58" w:rsidRDefault="00584D92" w:rsidP="0058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 (скрипка)</w:t>
            </w:r>
          </w:p>
        </w:tc>
        <w:tc>
          <w:tcPr>
            <w:tcW w:w="1053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4D92" w:rsidRPr="00207F58" w:rsidTr="00D9162C">
        <w:tc>
          <w:tcPr>
            <w:tcW w:w="1271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584D92" w:rsidRPr="00207F58" w:rsidRDefault="00584D92" w:rsidP="0058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 xml:space="preserve">Сюита «Пер </w:t>
            </w:r>
            <w:proofErr w:type="spellStart"/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Гюнт</w:t>
            </w:r>
            <w:proofErr w:type="spellEnd"/>
            <w:r w:rsidRPr="00207F58">
              <w:rPr>
                <w:rFonts w:ascii="Times New Roman" w:hAnsi="Times New Roman" w:cs="Times New Roman"/>
                <w:sz w:val="24"/>
                <w:szCs w:val="24"/>
              </w:rPr>
              <w:t xml:space="preserve">». Странствия Пера </w:t>
            </w:r>
            <w:proofErr w:type="spellStart"/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Гюнта</w:t>
            </w:r>
            <w:proofErr w:type="spellEnd"/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. Севера песня родная</w:t>
            </w:r>
          </w:p>
        </w:tc>
        <w:tc>
          <w:tcPr>
            <w:tcW w:w="1053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4D92" w:rsidRPr="00207F58" w:rsidTr="00D9162C">
        <w:tc>
          <w:tcPr>
            <w:tcW w:w="1271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76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584D92" w:rsidRPr="00207F58" w:rsidRDefault="00584D92" w:rsidP="0058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«Героическая». Призыв к мужеству. Вторая часть симфонии. Финал симфонии. Мир Бетховена</w:t>
            </w:r>
          </w:p>
        </w:tc>
        <w:tc>
          <w:tcPr>
            <w:tcW w:w="1053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4D92" w:rsidRPr="00207F58" w:rsidTr="00AB3890">
        <w:tc>
          <w:tcPr>
            <w:tcW w:w="12895" w:type="dxa"/>
            <w:gridSpan w:val="4"/>
            <w:tcBorders>
              <w:right w:val="outset" w:sz="6" w:space="0" w:color="auto"/>
            </w:tcBorders>
          </w:tcPr>
          <w:p w:rsidR="00584D92" w:rsidRPr="00207F58" w:rsidRDefault="00584D92" w:rsidP="00584D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F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«Чтоб музыкантом быть, так надобно уменье...»</w:t>
            </w:r>
          </w:p>
        </w:tc>
        <w:tc>
          <w:tcPr>
            <w:tcW w:w="1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84D92" w:rsidRPr="00207F58" w:rsidRDefault="00584D92" w:rsidP="00584D9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F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584D92" w:rsidRPr="00207F58" w:rsidTr="00D9162C">
        <w:tc>
          <w:tcPr>
            <w:tcW w:w="1271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584D92" w:rsidRPr="00207F58" w:rsidRDefault="00584D92" w:rsidP="0058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Чудо-музыка. Острый ритм — джаза звуки</w:t>
            </w:r>
          </w:p>
        </w:tc>
        <w:tc>
          <w:tcPr>
            <w:tcW w:w="1053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4D92" w:rsidRPr="00207F58" w:rsidTr="00D9162C">
        <w:tc>
          <w:tcPr>
            <w:tcW w:w="1271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6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584D92" w:rsidRPr="00207F58" w:rsidRDefault="00584D92" w:rsidP="0058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Люблю я грусть твоих просторов. Мир Прокофьева</w:t>
            </w:r>
          </w:p>
        </w:tc>
        <w:tc>
          <w:tcPr>
            <w:tcW w:w="1053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4D92" w:rsidRPr="00207F58" w:rsidTr="00D9162C">
        <w:tc>
          <w:tcPr>
            <w:tcW w:w="1271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584D92" w:rsidRPr="00207F58" w:rsidRDefault="00584D92" w:rsidP="0058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Певцы родной природы (Э. Григ, П. Чайковский)</w:t>
            </w:r>
          </w:p>
        </w:tc>
        <w:tc>
          <w:tcPr>
            <w:tcW w:w="1053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4D92" w:rsidRPr="00207F58" w:rsidTr="00D9162C">
        <w:tc>
          <w:tcPr>
            <w:tcW w:w="1271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584D92" w:rsidRPr="00207F58" w:rsidRDefault="00584D92" w:rsidP="0058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Прославим радость на земле. Радость к солнцу нас зовет</w:t>
            </w:r>
          </w:p>
        </w:tc>
        <w:tc>
          <w:tcPr>
            <w:tcW w:w="1053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4D92" w:rsidRPr="00207F58" w:rsidTr="00D9162C">
        <w:tc>
          <w:tcPr>
            <w:tcW w:w="1271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584D92" w:rsidRPr="00207F58" w:rsidRDefault="00584D92" w:rsidP="00584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Обобщающий урок IV четверти</w:t>
            </w:r>
          </w:p>
        </w:tc>
        <w:tc>
          <w:tcPr>
            <w:tcW w:w="1053" w:type="dxa"/>
          </w:tcPr>
          <w:p w:rsidR="00584D92" w:rsidRPr="00207F58" w:rsidRDefault="00584D92" w:rsidP="00584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90833" w:rsidRDefault="00790833">
      <w:pPr>
        <w:rPr>
          <w:rFonts w:ascii="Times New Roman" w:hAnsi="Times New Roman" w:cs="Times New Roman"/>
          <w:sz w:val="24"/>
          <w:szCs w:val="24"/>
        </w:rPr>
      </w:pPr>
    </w:p>
    <w:p w:rsidR="00207F58" w:rsidRDefault="00207F58">
      <w:pPr>
        <w:rPr>
          <w:rFonts w:ascii="Times New Roman" w:hAnsi="Times New Roman" w:cs="Times New Roman"/>
          <w:sz w:val="24"/>
          <w:szCs w:val="24"/>
        </w:rPr>
      </w:pPr>
    </w:p>
    <w:p w:rsidR="00207F58" w:rsidRDefault="00207F58">
      <w:pPr>
        <w:rPr>
          <w:rFonts w:ascii="Times New Roman" w:hAnsi="Times New Roman" w:cs="Times New Roman"/>
          <w:sz w:val="24"/>
          <w:szCs w:val="24"/>
        </w:rPr>
      </w:pPr>
    </w:p>
    <w:p w:rsidR="00207F58" w:rsidRDefault="00207F58">
      <w:pPr>
        <w:rPr>
          <w:rFonts w:ascii="Times New Roman" w:hAnsi="Times New Roman" w:cs="Times New Roman"/>
          <w:sz w:val="24"/>
          <w:szCs w:val="24"/>
        </w:rPr>
      </w:pPr>
    </w:p>
    <w:p w:rsidR="00207F58" w:rsidRDefault="00207F58">
      <w:pPr>
        <w:rPr>
          <w:rFonts w:ascii="Times New Roman" w:hAnsi="Times New Roman" w:cs="Times New Roman"/>
          <w:sz w:val="24"/>
          <w:szCs w:val="24"/>
        </w:rPr>
      </w:pPr>
    </w:p>
    <w:p w:rsidR="00207F58" w:rsidRPr="00207F58" w:rsidRDefault="00207F58">
      <w:pPr>
        <w:rPr>
          <w:rFonts w:ascii="Times New Roman" w:hAnsi="Times New Roman" w:cs="Times New Roman"/>
          <w:sz w:val="24"/>
          <w:szCs w:val="24"/>
        </w:rPr>
      </w:pPr>
    </w:p>
    <w:p w:rsidR="00207F58" w:rsidRPr="00207F58" w:rsidRDefault="00207F58" w:rsidP="00207F58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07F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Лист корректировки Рабочей программы</w:t>
      </w:r>
    </w:p>
    <w:p w:rsidR="00207F58" w:rsidRPr="00207F58" w:rsidRDefault="00207F58" w:rsidP="00207F58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11"/>
        <w:tblW w:w="14034" w:type="dxa"/>
        <w:tblInd w:w="-34" w:type="dxa"/>
        <w:tblLayout w:type="fixed"/>
        <w:tblLook w:val="04A0"/>
      </w:tblPr>
      <w:tblGrid>
        <w:gridCol w:w="1135"/>
        <w:gridCol w:w="1417"/>
        <w:gridCol w:w="1843"/>
        <w:gridCol w:w="2693"/>
        <w:gridCol w:w="3260"/>
        <w:gridCol w:w="1985"/>
        <w:gridCol w:w="1701"/>
      </w:tblGrid>
      <w:tr w:rsidR="00207F58" w:rsidRPr="00207F58" w:rsidTr="001C5621">
        <w:tc>
          <w:tcPr>
            <w:tcW w:w="1135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урока </w:t>
            </w:r>
          </w:p>
        </w:tc>
        <w:tc>
          <w:tcPr>
            <w:tcW w:w="1417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843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проведения</w:t>
            </w:r>
          </w:p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0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фактич</w:t>
            </w:r>
            <w:proofErr w:type="spellEnd"/>
            <w:r w:rsidRPr="0020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 внесения изменений</w:t>
            </w:r>
          </w:p>
        </w:tc>
        <w:tc>
          <w:tcPr>
            <w:tcW w:w="3260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Корректирующие мероприятия</w:t>
            </w:r>
          </w:p>
        </w:tc>
        <w:tc>
          <w:tcPr>
            <w:tcW w:w="1985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 внёсшего изменения</w:t>
            </w:r>
          </w:p>
        </w:tc>
        <w:tc>
          <w:tcPr>
            <w:tcW w:w="1701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 зам. директора по УВР</w:t>
            </w:r>
          </w:p>
        </w:tc>
      </w:tr>
      <w:tr w:rsidR="00207F58" w:rsidRPr="00207F58" w:rsidTr="001C5621">
        <w:tc>
          <w:tcPr>
            <w:tcW w:w="1135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7F58" w:rsidRPr="00207F58" w:rsidTr="001C5621">
        <w:tc>
          <w:tcPr>
            <w:tcW w:w="1135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7F58" w:rsidRPr="00207F58" w:rsidTr="001C5621">
        <w:trPr>
          <w:trHeight w:val="70"/>
        </w:trPr>
        <w:tc>
          <w:tcPr>
            <w:tcW w:w="1135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7F58" w:rsidRPr="00207F58" w:rsidTr="001C5621">
        <w:trPr>
          <w:trHeight w:val="70"/>
        </w:trPr>
        <w:tc>
          <w:tcPr>
            <w:tcW w:w="1135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7F58" w:rsidRPr="00207F58" w:rsidTr="001C5621">
        <w:trPr>
          <w:trHeight w:val="70"/>
        </w:trPr>
        <w:tc>
          <w:tcPr>
            <w:tcW w:w="1135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7F58" w:rsidRPr="00207F58" w:rsidTr="001C5621">
        <w:trPr>
          <w:trHeight w:val="70"/>
        </w:trPr>
        <w:tc>
          <w:tcPr>
            <w:tcW w:w="1135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7F58" w:rsidRPr="00207F58" w:rsidTr="001C5621">
        <w:trPr>
          <w:trHeight w:val="70"/>
        </w:trPr>
        <w:tc>
          <w:tcPr>
            <w:tcW w:w="1135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7F58" w:rsidRPr="00207F58" w:rsidTr="001C5621">
        <w:trPr>
          <w:trHeight w:val="70"/>
        </w:trPr>
        <w:tc>
          <w:tcPr>
            <w:tcW w:w="1135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7F58" w:rsidRPr="00207F58" w:rsidRDefault="00207F5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07F58" w:rsidRPr="00207F58" w:rsidRDefault="00207F58" w:rsidP="00207F58">
      <w:pPr>
        <w:spacing w:after="289" w:line="240" w:lineRule="auto"/>
        <w:ind w:left="10" w:right="5803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07F58" w:rsidRPr="00207F58" w:rsidRDefault="00207F58" w:rsidP="00207F5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07F58" w:rsidRPr="00207F58" w:rsidRDefault="00207F58">
      <w:pPr>
        <w:rPr>
          <w:rFonts w:ascii="Times New Roman" w:hAnsi="Times New Roman" w:cs="Times New Roman"/>
          <w:sz w:val="24"/>
          <w:szCs w:val="24"/>
        </w:rPr>
      </w:pPr>
    </w:p>
    <w:sectPr w:rsidR="00207F58" w:rsidRPr="00207F58" w:rsidSect="00D9162C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F4BD4"/>
    <w:multiLevelType w:val="multilevel"/>
    <w:tmpl w:val="9E189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024C24"/>
    <w:multiLevelType w:val="multilevel"/>
    <w:tmpl w:val="B282D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35621C"/>
    <w:multiLevelType w:val="multilevel"/>
    <w:tmpl w:val="2EE0B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DA73E8"/>
    <w:multiLevelType w:val="multilevel"/>
    <w:tmpl w:val="C902F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720181"/>
    <w:multiLevelType w:val="multilevel"/>
    <w:tmpl w:val="D94E2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E383217"/>
    <w:multiLevelType w:val="multilevel"/>
    <w:tmpl w:val="C2607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4B7C60"/>
    <w:multiLevelType w:val="multilevel"/>
    <w:tmpl w:val="A0B48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7DC2C64"/>
    <w:multiLevelType w:val="multilevel"/>
    <w:tmpl w:val="824E4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  <w:lvl w:ilvl="0">
        <w:start w:val="1"/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2">
    <w:abstractNumId w:val="4"/>
    <w:lvlOverride w:ilvl="0">
      <w:startOverride w:val="1"/>
      <w:lvl w:ilvl="0">
        <w:start w:val="1"/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3">
    <w:abstractNumId w:val="3"/>
    <w:lvlOverride w:ilvl="0">
      <w:startOverride w:val="1"/>
      <w:lvl w:ilvl="0">
        <w:start w:val="1"/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">
    <w:abstractNumId w:val="2"/>
    <w:lvlOverride w:ilvl="0">
      <w:startOverride w:val="1"/>
      <w:lvl w:ilvl="0">
        <w:start w:val="1"/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5">
    <w:abstractNumId w:val="0"/>
    <w:lvlOverride w:ilvl="0">
      <w:startOverride w:val="1"/>
      <w:lvl w:ilvl="0">
        <w:start w:val="1"/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6">
    <w:abstractNumId w:val="5"/>
    <w:lvlOverride w:ilvl="0">
      <w:startOverride w:val="1"/>
      <w:lvl w:ilvl="0">
        <w:start w:val="1"/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7">
    <w:abstractNumId w:val="7"/>
    <w:lvlOverride w:ilvl="0">
      <w:startOverride w:val="1"/>
      <w:lvl w:ilvl="0">
        <w:start w:val="1"/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8">
    <w:abstractNumId w:val="6"/>
    <w:lvlOverride w:ilvl="0">
      <w:startOverride w:val="1"/>
      <w:lvl w:ilvl="0">
        <w:start w:val="1"/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D9162C"/>
    <w:rsid w:val="00207F58"/>
    <w:rsid w:val="00453D85"/>
    <w:rsid w:val="00584D92"/>
    <w:rsid w:val="00782145"/>
    <w:rsid w:val="00790833"/>
    <w:rsid w:val="00D91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62C"/>
  </w:style>
  <w:style w:type="paragraph" w:styleId="1">
    <w:name w:val="heading 1"/>
    <w:basedOn w:val="a"/>
    <w:next w:val="a"/>
    <w:link w:val="10"/>
    <w:uiPriority w:val="9"/>
    <w:qFormat/>
    <w:rsid w:val="00453D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53D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53D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53D8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453D8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453D8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453D8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453D8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453D8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3D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53D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53D8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53D8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453D8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453D8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453D8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453D8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453D8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453D8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453D8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453D8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453D8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ubtle Emphasis"/>
    <w:basedOn w:val="a0"/>
    <w:uiPriority w:val="19"/>
    <w:qFormat/>
    <w:rsid w:val="00453D85"/>
    <w:rPr>
      <w:i/>
      <w:iCs/>
      <w:color w:val="808080" w:themeColor="text1" w:themeTint="7F"/>
    </w:rPr>
  </w:style>
  <w:style w:type="character" w:styleId="a8">
    <w:name w:val="Emphasis"/>
    <w:basedOn w:val="a0"/>
    <w:uiPriority w:val="20"/>
    <w:qFormat/>
    <w:rsid w:val="00453D85"/>
    <w:rPr>
      <w:i/>
      <w:iCs/>
    </w:rPr>
  </w:style>
  <w:style w:type="character" w:styleId="a9">
    <w:name w:val="Intense Emphasis"/>
    <w:basedOn w:val="a0"/>
    <w:uiPriority w:val="21"/>
    <w:qFormat/>
    <w:rsid w:val="00453D85"/>
    <w:rPr>
      <w:b/>
      <w:bCs/>
      <w:i/>
      <w:iCs/>
      <w:color w:val="4F81BD" w:themeColor="accent1"/>
    </w:rPr>
  </w:style>
  <w:style w:type="character" w:styleId="aa">
    <w:name w:val="Strong"/>
    <w:basedOn w:val="a0"/>
    <w:uiPriority w:val="22"/>
    <w:qFormat/>
    <w:rsid w:val="00453D85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453D85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53D85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453D8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453D85"/>
    <w:rPr>
      <w:b/>
      <w:bCs/>
      <w:i/>
      <w:iCs/>
      <w:color w:val="4F81BD" w:themeColor="accent1"/>
    </w:rPr>
  </w:style>
  <w:style w:type="character" w:styleId="ad">
    <w:name w:val="Subtle Reference"/>
    <w:basedOn w:val="a0"/>
    <w:uiPriority w:val="31"/>
    <w:qFormat/>
    <w:rsid w:val="00453D85"/>
    <w:rPr>
      <w:smallCaps/>
      <w:color w:val="C0504D" w:themeColor="accent2"/>
      <w:u w:val="single"/>
    </w:rPr>
  </w:style>
  <w:style w:type="character" w:styleId="ae">
    <w:name w:val="Intense Reference"/>
    <w:basedOn w:val="a0"/>
    <w:uiPriority w:val="32"/>
    <w:qFormat/>
    <w:rsid w:val="00453D85"/>
    <w:rPr>
      <w:b/>
      <w:bCs/>
      <w:smallCaps/>
      <w:color w:val="C0504D" w:themeColor="accent2"/>
      <w:spacing w:val="5"/>
      <w:u w:val="single"/>
    </w:rPr>
  </w:style>
  <w:style w:type="character" w:styleId="af">
    <w:name w:val="Book Title"/>
    <w:basedOn w:val="a0"/>
    <w:uiPriority w:val="33"/>
    <w:qFormat/>
    <w:rsid w:val="00453D85"/>
    <w:rPr>
      <w:b/>
      <w:bCs/>
      <w:smallCaps/>
      <w:spacing w:val="5"/>
    </w:rPr>
  </w:style>
  <w:style w:type="paragraph" w:styleId="af0">
    <w:name w:val="List Paragraph"/>
    <w:basedOn w:val="a"/>
    <w:uiPriority w:val="34"/>
    <w:qFormat/>
    <w:rsid w:val="00453D85"/>
    <w:pPr>
      <w:ind w:left="720"/>
      <w:contextualSpacing/>
    </w:pPr>
  </w:style>
  <w:style w:type="character" w:styleId="af1">
    <w:name w:val="Hyperlink"/>
    <w:basedOn w:val="a0"/>
    <w:uiPriority w:val="99"/>
    <w:unhideWhenUsed/>
    <w:rsid w:val="00453D85"/>
    <w:rPr>
      <w:color w:val="0000FF" w:themeColor="hyperlink"/>
      <w:u w:val="single"/>
    </w:rPr>
  </w:style>
  <w:style w:type="character" w:styleId="af2">
    <w:name w:val="FollowedHyperlink"/>
    <w:basedOn w:val="a0"/>
    <w:uiPriority w:val="99"/>
    <w:unhideWhenUsed/>
    <w:rsid w:val="00453D85"/>
    <w:rPr>
      <w:color w:val="800080" w:themeColor="followedHyperlink"/>
      <w:u w:val="single"/>
    </w:rPr>
  </w:style>
  <w:style w:type="table" w:styleId="af3">
    <w:name w:val="Table Grid"/>
    <w:basedOn w:val="a1"/>
    <w:uiPriority w:val="59"/>
    <w:rsid w:val="00D916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3"/>
    <w:uiPriority w:val="59"/>
    <w:rsid w:val="00207F5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7821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821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9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</Template>
  <TotalTime>33</TotalTime>
  <Pages>13</Pages>
  <Words>2792</Words>
  <Characters>15920</Characters>
  <Application>Microsoft Office Word</Application>
  <DocSecurity>0</DocSecurity>
  <Lines>132</Lines>
  <Paragraphs>37</Paragraphs>
  <ScaleCrop>false</ScaleCrop>
  <Company/>
  <LinksUpToDate>false</LinksUpToDate>
  <CharactersWithSpaces>18675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Цветополь</dc:creator>
  <cp:keywords/>
  <dc:description/>
  <cp:lastModifiedBy>Skola</cp:lastModifiedBy>
  <cp:revision>4</cp:revision>
  <dcterms:created xsi:type="dcterms:W3CDTF">2016-08-30T14:53:00Z</dcterms:created>
  <dcterms:modified xsi:type="dcterms:W3CDTF">2016-10-14T05:37:00Z</dcterms:modified>
</cp:coreProperties>
</file>